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A52294" w14:textId="742DE691" w:rsidR="00BC1491" w:rsidRDefault="00BC1491">
      <w:pPr>
        <w:rPr>
          <w:rFonts w:ascii="Century Gothic" w:hAnsi="Century Gothic"/>
          <w:sz w:val="20"/>
          <w:szCs w:val="20"/>
        </w:rPr>
      </w:pPr>
    </w:p>
    <w:p w14:paraId="0A2B0C0C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ANEXO IV</w:t>
      </w:r>
    </w:p>
    <w:p w14:paraId="2346C5AD" w14:textId="77777777" w:rsidR="00BC1491" w:rsidRDefault="00BC1491" w:rsidP="00BC1491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DECLARAÇÃO DE CUMPRIMENTO DO INCISO XXXIII DO ARTIGO 7º DA CONSTITUIÇÃO FEDERAL</w:t>
      </w:r>
    </w:p>
    <w:p w14:paraId="007DCDA8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</w:p>
    <w:p w14:paraId="2C2D9EA4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Pelo presente, [LICITANTE], [QUALIFICAÇÃO], por meio de seu(s) REPRESENTANTE(S) CREDENCIADO(S), declara, para fins do disposto no inciso VI, do artigo 68, da Lei Federal nº 14.133/2021, sob as penas da legislação aplicável, que não emprega menores de 18 (dezoito) anos em trabalho noturno, perigoso ou insalubre e não emprega menor de dezesseis anos, salvo aqueles em contrato de aprendiz, maiores de quatorze anos. </w:t>
      </w:r>
    </w:p>
    <w:p w14:paraId="450EA2D7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3DD355C9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1A81F0B1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6BCE21C9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(Local e data)</w:t>
      </w:r>
    </w:p>
    <w:p w14:paraId="717AAFBA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</w:p>
    <w:p w14:paraId="56EE48EE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</w:p>
    <w:p w14:paraId="2908EB2C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</w:p>
    <w:p w14:paraId="6B577FDD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14:paraId="262D8435" w14:textId="77777777" w:rsidR="00BC1491" w:rsidRPr="00D02853" w:rsidRDefault="00BC1491" w:rsidP="00BC1491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="Century Gothic" w:hAnsi="Century Gothic"/>
          <w:sz w:val="20"/>
          <w:szCs w:val="20"/>
        </w:rPr>
      </w:pPr>
      <w:r>
        <w:rPr>
          <w:sz w:val="20"/>
          <w:szCs w:val="20"/>
        </w:rPr>
        <w:t>(nome/assinatura do representante legal)</w:t>
      </w:r>
    </w:p>
    <w:p w14:paraId="121FD38A" w14:textId="77777777" w:rsidR="00BC1491" w:rsidRDefault="00BC1491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="Century Gothic" w:hAnsi="Century Gothic"/>
          <w:sz w:val="20"/>
          <w:szCs w:val="20"/>
        </w:rPr>
      </w:pPr>
    </w:p>
    <w:p w14:paraId="7B04FA47" w14:textId="29F0805D" w:rsidR="00C03AC4" w:rsidRPr="00D02853" w:rsidRDefault="00C03AC4" w:rsidP="00025B78">
      <w:pPr>
        <w:rPr>
          <w:rFonts w:ascii="Century Gothic" w:hAnsi="Century Gothic"/>
          <w:sz w:val="20"/>
          <w:szCs w:val="20"/>
        </w:rPr>
      </w:pPr>
    </w:p>
    <w:sectPr w:rsidR="00C03AC4" w:rsidRPr="00D02853" w:rsidSect="00861E44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5FB54" w14:textId="77777777" w:rsidR="006A328C" w:rsidRDefault="006A328C">
      <w:r>
        <w:separator/>
      </w:r>
    </w:p>
  </w:endnote>
  <w:endnote w:type="continuationSeparator" w:id="0">
    <w:p w14:paraId="1A7A04FB" w14:textId="77777777" w:rsidR="006A328C" w:rsidRDefault="006A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A9DD" w14:textId="10DAC76F" w:rsidR="009E7259" w:rsidRPr="006D5690" w:rsidRDefault="009E7259" w:rsidP="006D5690">
    <w:pPr>
      <w:tabs>
        <w:tab w:val="center" w:pos="4320"/>
        <w:tab w:val="center" w:pos="5103"/>
        <w:tab w:val="right" w:pos="8640"/>
        <w:tab w:val="right" w:pos="9498"/>
      </w:tabs>
      <w:rPr>
        <w:rFonts w:ascii="Century Gothic" w:hAnsi="Century Gothic" w:cs="Times New Roman"/>
        <w:bCs/>
        <w:i/>
        <w:kern w:val="3"/>
        <w:sz w:val="16"/>
        <w:szCs w:val="16"/>
      </w:rPr>
    </w:pPr>
    <w:r w:rsidRPr="006D5690">
      <w:rPr>
        <w:rFonts w:ascii="Century Gothic" w:hAnsi="Century Gothic" w:cs="Times New Roman"/>
        <w:bCs/>
        <w:i/>
        <w:kern w:val="3"/>
        <w:sz w:val="16"/>
        <w:szCs w:val="16"/>
      </w:rPr>
      <w:t xml:space="preserve">Processo nº </w:t>
    </w:r>
    <w:r w:rsidR="002B607E">
      <w:rPr>
        <w:rFonts w:ascii="Century Gothic" w:hAnsi="Century Gothic" w:cs="Times New Roman"/>
        <w:bCs/>
        <w:i/>
        <w:kern w:val="3"/>
        <w:sz w:val="16"/>
        <w:szCs w:val="16"/>
      </w:rPr>
      <w:t>11.04.0011</w:t>
    </w:r>
    <w:r w:rsidRPr="00A86B26">
      <w:rPr>
        <w:rFonts w:ascii="Century Gothic" w:hAnsi="Century Gothic" w:cs="Times New Roman"/>
        <w:bCs/>
        <w:i/>
        <w:kern w:val="3"/>
        <w:sz w:val="16"/>
        <w:szCs w:val="16"/>
      </w:rPr>
      <w:t>2024</w:t>
    </w:r>
  </w:p>
  <w:p w14:paraId="58602E71" w14:textId="77777777" w:rsidR="009E7259" w:rsidRPr="006D5690" w:rsidRDefault="009E7259" w:rsidP="006D5690">
    <w:pPr>
      <w:pStyle w:val="Rodap"/>
    </w:pP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Credenciamento Público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 xml:space="preserve"> n° 0</w:t>
    </w: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4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>/2024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ab/>
      <w:t xml:space="preserve">Pág. 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PAGE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20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>/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NUMPAGES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B1F25" w14:textId="77777777" w:rsidR="006A328C" w:rsidRDefault="006A328C">
      <w:r>
        <w:separator/>
      </w:r>
    </w:p>
  </w:footnote>
  <w:footnote w:type="continuationSeparator" w:id="0">
    <w:p w14:paraId="1081EB64" w14:textId="77777777" w:rsidR="006A328C" w:rsidRDefault="006A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258D8" w14:textId="77777777" w:rsidR="009E7259" w:rsidRPr="00EF2BD6" w:rsidRDefault="009E7259" w:rsidP="00E66C09">
    <w:pPr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bookmarkStart w:id="0" w:name="_Hlk160526214"/>
    <w:r w:rsidRPr="00EF2BD6"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2F343FDF" wp14:editId="07777777">
          <wp:extent cx="600075" cy="676275"/>
          <wp:effectExtent l="0" t="0" r="0" b="0"/>
          <wp:docPr id="12253222" name="Imagem 12253222" descr="Resultado de imagem para brasão da município de santana do ipane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brasão da município de santana do ipane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4C076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ESTADO DE ALAGOAS</w:t>
    </w:r>
  </w:p>
  <w:p w14:paraId="03632C50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MUNICÍPIO DE SANTANA DO IPANEMA</w:t>
    </w:r>
  </w:p>
  <w:p w14:paraId="29995471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DIRETORIA DE LICITAÇÕES E CONTRATOS PÚBLICOS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543B8C"/>
    <w:multiLevelType w:val="hybridMultilevel"/>
    <w:tmpl w:val="EABB21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4031AD1"/>
    <w:multiLevelType w:val="multilevel"/>
    <w:tmpl w:val="0D42FF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47E6CB6"/>
    <w:multiLevelType w:val="hybridMultilevel"/>
    <w:tmpl w:val="93827256"/>
    <w:lvl w:ilvl="0" w:tplc="AEEC41EE">
      <w:numFmt w:val="none"/>
      <w:lvlText w:val=""/>
      <w:lvlJc w:val="left"/>
      <w:pPr>
        <w:tabs>
          <w:tab w:val="num" w:pos="360"/>
        </w:tabs>
      </w:pPr>
    </w:lvl>
    <w:lvl w:ilvl="1" w:tplc="A878AE80">
      <w:start w:val="1"/>
      <w:numFmt w:val="lowerLetter"/>
      <w:lvlText w:val="%2."/>
      <w:lvlJc w:val="left"/>
      <w:pPr>
        <w:ind w:left="1440" w:hanging="360"/>
      </w:pPr>
    </w:lvl>
    <w:lvl w:ilvl="2" w:tplc="D96CAB00">
      <w:start w:val="1"/>
      <w:numFmt w:val="lowerRoman"/>
      <w:lvlText w:val="%3."/>
      <w:lvlJc w:val="right"/>
      <w:pPr>
        <w:ind w:left="2160" w:hanging="180"/>
      </w:pPr>
    </w:lvl>
    <w:lvl w:ilvl="3" w:tplc="A97CA412">
      <w:start w:val="1"/>
      <w:numFmt w:val="decimal"/>
      <w:lvlText w:val="%4."/>
      <w:lvlJc w:val="left"/>
      <w:pPr>
        <w:ind w:left="2880" w:hanging="360"/>
      </w:pPr>
    </w:lvl>
    <w:lvl w:ilvl="4" w:tplc="CBA06D3A">
      <w:start w:val="1"/>
      <w:numFmt w:val="lowerLetter"/>
      <w:lvlText w:val="%5."/>
      <w:lvlJc w:val="left"/>
      <w:pPr>
        <w:ind w:left="3600" w:hanging="360"/>
      </w:pPr>
    </w:lvl>
    <w:lvl w:ilvl="5" w:tplc="DD6E7102">
      <w:start w:val="1"/>
      <w:numFmt w:val="lowerRoman"/>
      <w:lvlText w:val="%6."/>
      <w:lvlJc w:val="right"/>
      <w:pPr>
        <w:ind w:left="4320" w:hanging="180"/>
      </w:pPr>
    </w:lvl>
    <w:lvl w:ilvl="6" w:tplc="C9A0AEF6">
      <w:start w:val="1"/>
      <w:numFmt w:val="decimal"/>
      <w:lvlText w:val="%7."/>
      <w:lvlJc w:val="left"/>
      <w:pPr>
        <w:ind w:left="5040" w:hanging="360"/>
      </w:pPr>
    </w:lvl>
    <w:lvl w:ilvl="7" w:tplc="B98CA012">
      <w:start w:val="1"/>
      <w:numFmt w:val="lowerLetter"/>
      <w:lvlText w:val="%8."/>
      <w:lvlJc w:val="left"/>
      <w:pPr>
        <w:ind w:left="5760" w:hanging="360"/>
      </w:pPr>
    </w:lvl>
    <w:lvl w:ilvl="8" w:tplc="7618FF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D1AD2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20076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5C100D"/>
    <w:multiLevelType w:val="multilevel"/>
    <w:tmpl w:val="0C4E6E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sz w:val="24"/>
        <w:szCs w:val="24"/>
        <w:lang w:val="pt-BR"/>
      </w:rPr>
    </w:lvl>
    <w:lvl w:ilvl="1">
      <w:start w:val="1"/>
      <w:numFmt w:val="decimal"/>
      <w:pStyle w:val="Nvel2-Red"/>
      <w:lvlText w:val="%1.%2."/>
      <w:lvlJc w:val="left"/>
      <w:pPr>
        <w:ind w:left="2417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2064" w:hanging="50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Century Gothic" w:hAnsi="Century Gothic" w:hint="default"/>
        <w:b w:val="0"/>
        <w:color w:val="auto"/>
        <w:sz w:val="20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07601E"/>
    <w:multiLevelType w:val="multilevel"/>
    <w:tmpl w:val="2EB4019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C4F3D"/>
    <w:multiLevelType w:val="multilevel"/>
    <w:tmpl w:val="32A660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A13B90"/>
    <w:multiLevelType w:val="multilevel"/>
    <w:tmpl w:val="9D22CB2C"/>
    <w:lvl w:ilvl="0">
      <w:start w:val="14"/>
      <w:numFmt w:val="decimal"/>
      <w:lvlText w:val="%1."/>
      <w:lvlJc w:val="left"/>
      <w:pPr>
        <w:ind w:left="600" w:hanging="600"/>
      </w:pPr>
      <w:rPr>
        <w:rFonts w:ascii="Arial" w:eastAsia="Arial" w:hAnsi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1" w15:restartNumberingAfterBreak="0">
    <w:nsid w:val="2A971CC0"/>
    <w:multiLevelType w:val="hybridMultilevel"/>
    <w:tmpl w:val="0DA86B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FC3"/>
    <w:multiLevelType w:val="multilevel"/>
    <w:tmpl w:val="7FDEE2FE"/>
    <w:lvl w:ilvl="0">
      <w:start w:val="15"/>
      <w:numFmt w:val="decimal"/>
      <w:lvlText w:val="%1."/>
      <w:lvlJc w:val="left"/>
      <w:pPr>
        <w:ind w:left="435" w:hanging="435"/>
      </w:pPr>
      <w:rPr>
        <w:rFonts w:ascii="Arial" w:eastAsia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3" w15:restartNumberingAfterBreak="0">
    <w:nsid w:val="2E162D38"/>
    <w:multiLevelType w:val="hybridMultilevel"/>
    <w:tmpl w:val="04CA1A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32BD8"/>
    <w:multiLevelType w:val="multilevel"/>
    <w:tmpl w:val="896696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B7C3ECC"/>
    <w:multiLevelType w:val="multilevel"/>
    <w:tmpl w:val="C7801726"/>
    <w:lvl w:ilvl="0">
      <w:start w:val="16"/>
      <w:numFmt w:val="decimal"/>
      <w:lvlText w:val="%1."/>
      <w:lvlJc w:val="left"/>
      <w:pPr>
        <w:ind w:left="435" w:hanging="435"/>
      </w:pPr>
      <w:rPr>
        <w:rFonts w:eastAsia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18" w15:restartNumberingAfterBreak="0">
    <w:nsid w:val="3E8B2BC8"/>
    <w:multiLevelType w:val="hybridMultilevel"/>
    <w:tmpl w:val="C5B8D4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E7347"/>
    <w:multiLevelType w:val="hybridMultilevel"/>
    <w:tmpl w:val="802EF1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71ED3"/>
    <w:multiLevelType w:val="hybridMultilevel"/>
    <w:tmpl w:val="06240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85B2F"/>
    <w:multiLevelType w:val="multilevel"/>
    <w:tmpl w:val="2A04609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6E10C0"/>
    <w:multiLevelType w:val="multilevel"/>
    <w:tmpl w:val="B2F843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52465B"/>
    <w:multiLevelType w:val="multilevel"/>
    <w:tmpl w:val="A6BE56A0"/>
    <w:lvl w:ilvl="0">
      <w:start w:val="14"/>
      <w:numFmt w:val="decimal"/>
      <w:lvlText w:val="%1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CD12F6"/>
    <w:multiLevelType w:val="multilevel"/>
    <w:tmpl w:val="4D7013F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247415"/>
    <w:multiLevelType w:val="multilevel"/>
    <w:tmpl w:val="32ECFB14"/>
    <w:lvl w:ilvl="0">
      <w:start w:val="15"/>
      <w:numFmt w:val="decimal"/>
      <w:lvlText w:val="%1."/>
      <w:lvlJc w:val="left"/>
      <w:pPr>
        <w:ind w:left="600" w:hanging="600"/>
      </w:pPr>
      <w:rPr>
        <w:rFonts w:eastAsia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29" w15:restartNumberingAfterBreak="0">
    <w:nsid w:val="56180E53"/>
    <w:multiLevelType w:val="multilevel"/>
    <w:tmpl w:val="54E428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813B6"/>
    <w:multiLevelType w:val="hybridMultilevel"/>
    <w:tmpl w:val="948C3E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97455"/>
    <w:multiLevelType w:val="multilevel"/>
    <w:tmpl w:val="5796784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825D71"/>
    <w:multiLevelType w:val="hybridMultilevel"/>
    <w:tmpl w:val="A54A854C"/>
    <w:lvl w:ilvl="0" w:tplc="8FB6D5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B527D"/>
    <w:multiLevelType w:val="multilevel"/>
    <w:tmpl w:val="B472229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160705"/>
    <w:multiLevelType w:val="hybridMultilevel"/>
    <w:tmpl w:val="B7F60C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0393870">
    <w:abstractNumId w:val="3"/>
  </w:num>
  <w:num w:numId="2" w16cid:durableId="2115395851">
    <w:abstractNumId w:val="7"/>
  </w:num>
  <w:num w:numId="3" w16cid:durableId="1169058341">
    <w:abstractNumId w:val="1"/>
  </w:num>
  <w:num w:numId="4" w16cid:durableId="1381322586">
    <w:abstractNumId w:val="36"/>
  </w:num>
  <w:num w:numId="5" w16cid:durableId="1141456104">
    <w:abstractNumId w:val="40"/>
  </w:num>
  <w:num w:numId="6" w16cid:durableId="1976330122">
    <w:abstractNumId w:val="20"/>
  </w:num>
  <w:num w:numId="7" w16cid:durableId="1226646846">
    <w:abstractNumId w:val="15"/>
  </w:num>
  <w:num w:numId="8" w16cid:durableId="473063882">
    <w:abstractNumId w:val="25"/>
  </w:num>
  <w:num w:numId="9" w16cid:durableId="1595357281">
    <w:abstractNumId w:val="33"/>
  </w:num>
  <w:num w:numId="10" w16cid:durableId="1109664435">
    <w:abstractNumId w:val="7"/>
  </w:num>
  <w:num w:numId="11" w16cid:durableId="781341129">
    <w:abstractNumId w:val="7"/>
  </w:num>
  <w:num w:numId="12" w16cid:durableId="13044492">
    <w:abstractNumId w:val="30"/>
  </w:num>
  <w:num w:numId="13" w16cid:durableId="1983534948">
    <w:abstractNumId w:val="29"/>
  </w:num>
  <w:num w:numId="14" w16cid:durableId="2043900050">
    <w:abstractNumId w:val="34"/>
  </w:num>
  <w:num w:numId="15" w16cid:durableId="1291281746">
    <w:abstractNumId w:val="31"/>
  </w:num>
  <w:num w:numId="16" w16cid:durableId="1575970282">
    <w:abstractNumId w:val="18"/>
  </w:num>
  <w:num w:numId="17" w16cid:durableId="806821463">
    <w:abstractNumId w:val="13"/>
  </w:num>
  <w:num w:numId="18" w16cid:durableId="1594430870">
    <w:abstractNumId w:val="38"/>
  </w:num>
  <w:num w:numId="19" w16cid:durableId="1174959852">
    <w:abstractNumId w:val="2"/>
  </w:num>
  <w:num w:numId="20" w16cid:durableId="1522354324">
    <w:abstractNumId w:val="22"/>
  </w:num>
  <w:num w:numId="21" w16cid:durableId="1952937521">
    <w:abstractNumId w:val="4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4138708">
    <w:abstractNumId w:val="26"/>
  </w:num>
  <w:num w:numId="23" w16cid:durableId="1093362479">
    <w:abstractNumId w:val="4"/>
  </w:num>
  <w:num w:numId="24" w16cid:durableId="1476602958">
    <w:abstractNumId w:val="19"/>
  </w:num>
  <w:num w:numId="25" w16cid:durableId="732503478">
    <w:abstractNumId w:val="27"/>
  </w:num>
  <w:num w:numId="26" w16cid:durableId="1708948721">
    <w:abstractNumId w:val="8"/>
  </w:num>
  <w:num w:numId="27" w16cid:durableId="765882462">
    <w:abstractNumId w:val="32"/>
  </w:num>
  <w:num w:numId="28" w16cid:durableId="38097805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40314109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8528378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30189635">
    <w:abstractNumId w:val="11"/>
  </w:num>
  <w:num w:numId="32" w16cid:durableId="316888410">
    <w:abstractNumId w:val="37"/>
  </w:num>
  <w:num w:numId="33" w16cid:durableId="1916284649">
    <w:abstractNumId w:val="39"/>
  </w:num>
  <w:num w:numId="34" w16cid:durableId="140469123">
    <w:abstractNumId w:val="21"/>
  </w:num>
  <w:num w:numId="35" w16cid:durableId="1385759805">
    <w:abstractNumId w:val="6"/>
  </w:num>
  <w:num w:numId="36" w16cid:durableId="1092627491">
    <w:abstractNumId w:val="5"/>
  </w:num>
  <w:num w:numId="37" w16cid:durableId="1379087399">
    <w:abstractNumId w:val="23"/>
  </w:num>
  <w:num w:numId="38" w16cid:durableId="2061204604">
    <w:abstractNumId w:val="35"/>
  </w:num>
  <w:num w:numId="39" w16cid:durableId="1826165080">
    <w:abstractNumId w:val="7"/>
    <w:lvlOverride w:ilvl="0">
      <w:startOverride w:val="8"/>
    </w:lvlOverride>
    <w:lvlOverride w:ilvl="1">
      <w:startOverride w:val="5"/>
    </w:lvlOverride>
  </w:num>
  <w:num w:numId="40" w16cid:durableId="1487821807">
    <w:abstractNumId w:val="9"/>
  </w:num>
  <w:num w:numId="41" w16cid:durableId="2105303550">
    <w:abstractNumId w:val="10"/>
  </w:num>
  <w:num w:numId="42" w16cid:durableId="452409784">
    <w:abstractNumId w:val="24"/>
  </w:num>
  <w:num w:numId="43" w16cid:durableId="989942775">
    <w:abstractNumId w:val="12"/>
  </w:num>
  <w:num w:numId="44" w16cid:durableId="1740984336">
    <w:abstractNumId w:val="0"/>
  </w:num>
  <w:num w:numId="45" w16cid:durableId="344092676">
    <w:abstractNumId w:val="28"/>
  </w:num>
  <w:num w:numId="46" w16cid:durableId="454911021">
    <w:abstractNumId w:val="17"/>
  </w:num>
  <w:num w:numId="47" w16cid:durableId="132909648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P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235"/>
    <w:rsid w:val="00000E05"/>
    <w:rsid w:val="0000236D"/>
    <w:rsid w:val="00003298"/>
    <w:rsid w:val="000066C8"/>
    <w:rsid w:val="000069A7"/>
    <w:rsid w:val="0000742B"/>
    <w:rsid w:val="00010F76"/>
    <w:rsid w:val="00011390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5B78"/>
    <w:rsid w:val="00026141"/>
    <w:rsid w:val="00027155"/>
    <w:rsid w:val="00027933"/>
    <w:rsid w:val="00027A5D"/>
    <w:rsid w:val="000318BA"/>
    <w:rsid w:val="000321F5"/>
    <w:rsid w:val="000335F5"/>
    <w:rsid w:val="00034591"/>
    <w:rsid w:val="00034A29"/>
    <w:rsid w:val="00035D80"/>
    <w:rsid w:val="00035FD3"/>
    <w:rsid w:val="00037C97"/>
    <w:rsid w:val="00040015"/>
    <w:rsid w:val="000402CA"/>
    <w:rsid w:val="00040957"/>
    <w:rsid w:val="00040D0F"/>
    <w:rsid w:val="00042714"/>
    <w:rsid w:val="00043A7C"/>
    <w:rsid w:val="00043B40"/>
    <w:rsid w:val="00044704"/>
    <w:rsid w:val="00044CF4"/>
    <w:rsid w:val="000452C7"/>
    <w:rsid w:val="0004586D"/>
    <w:rsid w:val="00046BB3"/>
    <w:rsid w:val="00047792"/>
    <w:rsid w:val="00047D73"/>
    <w:rsid w:val="00050712"/>
    <w:rsid w:val="00050EA0"/>
    <w:rsid w:val="000511B8"/>
    <w:rsid w:val="000518EF"/>
    <w:rsid w:val="000526DD"/>
    <w:rsid w:val="00053E65"/>
    <w:rsid w:val="00055F99"/>
    <w:rsid w:val="00056331"/>
    <w:rsid w:val="00056433"/>
    <w:rsid w:val="000565C2"/>
    <w:rsid w:val="000579BE"/>
    <w:rsid w:val="00057EF1"/>
    <w:rsid w:val="00060256"/>
    <w:rsid w:val="00060414"/>
    <w:rsid w:val="00061553"/>
    <w:rsid w:val="00061D76"/>
    <w:rsid w:val="00061DA5"/>
    <w:rsid w:val="0006239C"/>
    <w:rsid w:val="00062853"/>
    <w:rsid w:val="00062AC3"/>
    <w:rsid w:val="00063128"/>
    <w:rsid w:val="000633EF"/>
    <w:rsid w:val="0006419C"/>
    <w:rsid w:val="0006504E"/>
    <w:rsid w:val="0006537A"/>
    <w:rsid w:val="00065B86"/>
    <w:rsid w:val="000663ED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8A2"/>
    <w:rsid w:val="00080B53"/>
    <w:rsid w:val="00081098"/>
    <w:rsid w:val="000810BD"/>
    <w:rsid w:val="0008276E"/>
    <w:rsid w:val="00082DC7"/>
    <w:rsid w:val="00084CEA"/>
    <w:rsid w:val="00085F81"/>
    <w:rsid w:val="00086199"/>
    <w:rsid w:val="00086922"/>
    <w:rsid w:val="00086D55"/>
    <w:rsid w:val="000872C8"/>
    <w:rsid w:val="00087EF2"/>
    <w:rsid w:val="00090058"/>
    <w:rsid w:val="000902AA"/>
    <w:rsid w:val="00090425"/>
    <w:rsid w:val="00090F5D"/>
    <w:rsid w:val="00091897"/>
    <w:rsid w:val="00092759"/>
    <w:rsid w:val="00092961"/>
    <w:rsid w:val="0009405C"/>
    <w:rsid w:val="00094321"/>
    <w:rsid w:val="00094A8E"/>
    <w:rsid w:val="000A0EFB"/>
    <w:rsid w:val="000A102A"/>
    <w:rsid w:val="000A1217"/>
    <w:rsid w:val="000A179E"/>
    <w:rsid w:val="000A1A7B"/>
    <w:rsid w:val="000A1B88"/>
    <w:rsid w:val="000A1EAC"/>
    <w:rsid w:val="000A23DA"/>
    <w:rsid w:val="000A498A"/>
    <w:rsid w:val="000A50B2"/>
    <w:rsid w:val="000A674F"/>
    <w:rsid w:val="000A7689"/>
    <w:rsid w:val="000A7C0C"/>
    <w:rsid w:val="000B1626"/>
    <w:rsid w:val="000B1C01"/>
    <w:rsid w:val="000B226F"/>
    <w:rsid w:val="000B283A"/>
    <w:rsid w:val="000B4DC1"/>
    <w:rsid w:val="000B4E7D"/>
    <w:rsid w:val="000B7B55"/>
    <w:rsid w:val="000C052F"/>
    <w:rsid w:val="000C123B"/>
    <w:rsid w:val="000C20BD"/>
    <w:rsid w:val="000C21AD"/>
    <w:rsid w:val="000C2C16"/>
    <w:rsid w:val="000C2E51"/>
    <w:rsid w:val="000C32BF"/>
    <w:rsid w:val="000C380A"/>
    <w:rsid w:val="000C3E5F"/>
    <w:rsid w:val="000C5BE6"/>
    <w:rsid w:val="000C670A"/>
    <w:rsid w:val="000C6844"/>
    <w:rsid w:val="000D2A6B"/>
    <w:rsid w:val="000D2AC3"/>
    <w:rsid w:val="000D4159"/>
    <w:rsid w:val="000D5774"/>
    <w:rsid w:val="000D5809"/>
    <w:rsid w:val="000E0F3A"/>
    <w:rsid w:val="000E112C"/>
    <w:rsid w:val="000E1320"/>
    <w:rsid w:val="000E20F7"/>
    <w:rsid w:val="000E3323"/>
    <w:rsid w:val="000E336B"/>
    <w:rsid w:val="000E3839"/>
    <w:rsid w:val="000E4C1B"/>
    <w:rsid w:val="000E610F"/>
    <w:rsid w:val="000E7EB8"/>
    <w:rsid w:val="000F0A2E"/>
    <w:rsid w:val="000F113C"/>
    <w:rsid w:val="000F1290"/>
    <w:rsid w:val="000F1C1C"/>
    <w:rsid w:val="000F1CDD"/>
    <w:rsid w:val="000F2B66"/>
    <w:rsid w:val="000F2D6D"/>
    <w:rsid w:val="000F4088"/>
    <w:rsid w:val="000F4F96"/>
    <w:rsid w:val="000F5A07"/>
    <w:rsid w:val="000F60B5"/>
    <w:rsid w:val="000F61C3"/>
    <w:rsid w:val="0010044D"/>
    <w:rsid w:val="00100990"/>
    <w:rsid w:val="00100BD1"/>
    <w:rsid w:val="001011D5"/>
    <w:rsid w:val="00101E6C"/>
    <w:rsid w:val="00103461"/>
    <w:rsid w:val="00103B27"/>
    <w:rsid w:val="001049C9"/>
    <w:rsid w:val="00105707"/>
    <w:rsid w:val="00106B39"/>
    <w:rsid w:val="00110305"/>
    <w:rsid w:val="001103FF"/>
    <w:rsid w:val="00112A6A"/>
    <w:rsid w:val="00112ABD"/>
    <w:rsid w:val="00113926"/>
    <w:rsid w:val="00113EEB"/>
    <w:rsid w:val="00114C63"/>
    <w:rsid w:val="00115429"/>
    <w:rsid w:val="0011575E"/>
    <w:rsid w:val="00115852"/>
    <w:rsid w:val="00120DAD"/>
    <w:rsid w:val="001219B0"/>
    <w:rsid w:val="00121E12"/>
    <w:rsid w:val="0012225D"/>
    <w:rsid w:val="00122C50"/>
    <w:rsid w:val="0012407C"/>
    <w:rsid w:val="00124736"/>
    <w:rsid w:val="00124990"/>
    <w:rsid w:val="00124FB7"/>
    <w:rsid w:val="0012526F"/>
    <w:rsid w:val="001262CE"/>
    <w:rsid w:val="00127801"/>
    <w:rsid w:val="001304C0"/>
    <w:rsid w:val="001305EC"/>
    <w:rsid w:val="001315F2"/>
    <w:rsid w:val="00132231"/>
    <w:rsid w:val="00133148"/>
    <w:rsid w:val="001334B6"/>
    <w:rsid w:val="001342C0"/>
    <w:rsid w:val="00134FE4"/>
    <w:rsid w:val="00135CCD"/>
    <w:rsid w:val="0014004B"/>
    <w:rsid w:val="00140A41"/>
    <w:rsid w:val="0014325E"/>
    <w:rsid w:val="001432A0"/>
    <w:rsid w:val="00143845"/>
    <w:rsid w:val="00145DBA"/>
    <w:rsid w:val="00145F0C"/>
    <w:rsid w:val="00146BDF"/>
    <w:rsid w:val="001472AF"/>
    <w:rsid w:val="00150FDE"/>
    <w:rsid w:val="001516EA"/>
    <w:rsid w:val="0015172D"/>
    <w:rsid w:val="00151FC7"/>
    <w:rsid w:val="00153E25"/>
    <w:rsid w:val="00154505"/>
    <w:rsid w:val="00154B86"/>
    <w:rsid w:val="00154BF4"/>
    <w:rsid w:val="00155910"/>
    <w:rsid w:val="001562A8"/>
    <w:rsid w:val="00156349"/>
    <w:rsid w:val="0015684D"/>
    <w:rsid w:val="00157D8E"/>
    <w:rsid w:val="00160549"/>
    <w:rsid w:val="00160BBD"/>
    <w:rsid w:val="00160DA4"/>
    <w:rsid w:val="00163192"/>
    <w:rsid w:val="00163D64"/>
    <w:rsid w:val="0016418C"/>
    <w:rsid w:val="001648D3"/>
    <w:rsid w:val="001648FB"/>
    <w:rsid w:val="00164C7E"/>
    <w:rsid w:val="00164CC3"/>
    <w:rsid w:val="001655D9"/>
    <w:rsid w:val="0016584A"/>
    <w:rsid w:val="00166188"/>
    <w:rsid w:val="00166C52"/>
    <w:rsid w:val="00167999"/>
    <w:rsid w:val="00170CE1"/>
    <w:rsid w:val="00170D49"/>
    <w:rsid w:val="001720A4"/>
    <w:rsid w:val="00172A0F"/>
    <w:rsid w:val="00172AE2"/>
    <w:rsid w:val="00174CAA"/>
    <w:rsid w:val="00174D48"/>
    <w:rsid w:val="001777C6"/>
    <w:rsid w:val="00177CD5"/>
    <w:rsid w:val="00180189"/>
    <w:rsid w:val="001817D2"/>
    <w:rsid w:val="00181F1C"/>
    <w:rsid w:val="00184086"/>
    <w:rsid w:val="001842A6"/>
    <w:rsid w:val="00184569"/>
    <w:rsid w:val="00184E7C"/>
    <w:rsid w:val="00185A55"/>
    <w:rsid w:val="00185F3B"/>
    <w:rsid w:val="0018613B"/>
    <w:rsid w:val="001904A8"/>
    <w:rsid w:val="00191140"/>
    <w:rsid w:val="001916ED"/>
    <w:rsid w:val="00194866"/>
    <w:rsid w:val="00194F7C"/>
    <w:rsid w:val="001951F4"/>
    <w:rsid w:val="001959DA"/>
    <w:rsid w:val="00196D64"/>
    <w:rsid w:val="001976C7"/>
    <w:rsid w:val="001A0186"/>
    <w:rsid w:val="001A11EF"/>
    <w:rsid w:val="001A13FA"/>
    <w:rsid w:val="001A1732"/>
    <w:rsid w:val="001A1B5F"/>
    <w:rsid w:val="001A2CE9"/>
    <w:rsid w:val="001A3A05"/>
    <w:rsid w:val="001A3ADF"/>
    <w:rsid w:val="001A3E18"/>
    <w:rsid w:val="001A6292"/>
    <w:rsid w:val="001A6394"/>
    <w:rsid w:val="001B005B"/>
    <w:rsid w:val="001B18FC"/>
    <w:rsid w:val="001B1976"/>
    <w:rsid w:val="001B2538"/>
    <w:rsid w:val="001B3448"/>
    <w:rsid w:val="001B3A93"/>
    <w:rsid w:val="001B3B44"/>
    <w:rsid w:val="001B6423"/>
    <w:rsid w:val="001B6E72"/>
    <w:rsid w:val="001B72FB"/>
    <w:rsid w:val="001B7FA5"/>
    <w:rsid w:val="001C0016"/>
    <w:rsid w:val="001C11C5"/>
    <w:rsid w:val="001C127A"/>
    <w:rsid w:val="001C2C97"/>
    <w:rsid w:val="001C2E71"/>
    <w:rsid w:val="001C3F32"/>
    <w:rsid w:val="001C48B6"/>
    <w:rsid w:val="001C4C04"/>
    <w:rsid w:val="001C5C9A"/>
    <w:rsid w:val="001C5FEE"/>
    <w:rsid w:val="001C694F"/>
    <w:rsid w:val="001C6F82"/>
    <w:rsid w:val="001C721E"/>
    <w:rsid w:val="001D013B"/>
    <w:rsid w:val="001D017F"/>
    <w:rsid w:val="001D0368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C96"/>
    <w:rsid w:val="001E2E97"/>
    <w:rsid w:val="001E3AAF"/>
    <w:rsid w:val="001E40D3"/>
    <w:rsid w:val="001E495D"/>
    <w:rsid w:val="001E60BA"/>
    <w:rsid w:val="001F03B2"/>
    <w:rsid w:val="001F0A6E"/>
    <w:rsid w:val="001F0E4E"/>
    <w:rsid w:val="001F168E"/>
    <w:rsid w:val="001F2437"/>
    <w:rsid w:val="001F39FA"/>
    <w:rsid w:val="001F4316"/>
    <w:rsid w:val="001F4C3C"/>
    <w:rsid w:val="001F56DD"/>
    <w:rsid w:val="001F5B03"/>
    <w:rsid w:val="001F5DF9"/>
    <w:rsid w:val="001F6165"/>
    <w:rsid w:val="001F66DD"/>
    <w:rsid w:val="0020019F"/>
    <w:rsid w:val="00200A4B"/>
    <w:rsid w:val="002017DC"/>
    <w:rsid w:val="00201F24"/>
    <w:rsid w:val="00202A04"/>
    <w:rsid w:val="00202BFE"/>
    <w:rsid w:val="00205034"/>
    <w:rsid w:val="00205197"/>
    <w:rsid w:val="0020593D"/>
    <w:rsid w:val="00205B37"/>
    <w:rsid w:val="00205BE9"/>
    <w:rsid w:val="00205F6E"/>
    <w:rsid w:val="002060D0"/>
    <w:rsid w:val="00206118"/>
    <w:rsid w:val="00207497"/>
    <w:rsid w:val="00207B98"/>
    <w:rsid w:val="00210001"/>
    <w:rsid w:val="0021106D"/>
    <w:rsid w:val="00213E2F"/>
    <w:rsid w:val="002147E9"/>
    <w:rsid w:val="00220D79"/>
    <w:rsid w:val="00220FFE"/>
    <w:rsid w:val="00221BA5"/>
    <w:rsid w:val="002225D2"/>
    <w:rsid w:val="00222980"/>
    <w:rsid w:val="00222F5F"/>
    <w:rsid w:val="002241A2"/>
    <w:rsid w:val="00224523"/>
    <w:rsid w:val="002267BC"/>
    <w:rsid w:val="00227861"/>
    <w:rsid w:val="00230C54"/>
    <w:rsid w:val="00230C82"/>
    <w:rsid w:val="0023162A"/>
    <w:rsid w:val="00231E9C"/>
    <w:rsid w:val="002322DE"/>
    <w:rsid w:val="00235187"/>
    <w:rsid w:val="00236478"/>
    <w:rsid w:val="00237154"/>
    <w:rsid w:val="00240B17"/>
    <w:rsid w:val="00241680"/>
    <w:rsid w:val="00241D78"/>
    <w:rsid w:val="00243116"/>
    <w:rsid w:val="00246DAE"/>
    <w:rsid w:val="00250B59"/>
    <w:rsid w:val="00251025"/>
    <w:rsid w:val="00251E71"/>
    <w:rsid w:val="0025227F"/>
    <w:rsid w:val="00252859"/>
    <w:rsid w:val="00253319"/>
    <w:rsid w:val="002538B4"/>
    <w:rsid w:val="002538E3"/>
    <w:rsid w:val="00253C18"/>
    <w:rsid w:val="00253EDB"/>
    <w:rsid w:val="0025592E"/>
    <w:rsid w:val="00255C24"/>
    <w:rsid w:val="00256F7F"/>
    <w:rsid w:val="00257259"/>
    <w:rsid w:val="00257DB8"/>
    <w:rsid w:val="00260802"/>
    <w:rsid w:val="00261723"/>
    <w:rsid w:val="00261925"/>
    <w:rsid w:val="0026386A"/>
    <w:rsid w:val="0026499E"/>
    <w:rsid w:val="002656A2"/>
    <w:rsid w:val="00265B35"/>
    <w:rsid w:val="00265D39"/>
    <w:rsid w:val="002662BF"/>
    <w:rsid w:val="0026680C"/>
    <w:rsid w:val="00267125"/>
    <w:rsid w:val="00267B22"/>
    <w:rsid w:val="00270667"/>
    <w:rsid w:val="00271209"/>
    <w:rsid w:val="00271CB6"/>
    <w:rsid w:val="0027248A"/>
    <w:rsid w:val="002725CE"/>
    <w:rsid w:val="0027301A"/>
    <w:rsid w:val="0027323D"/>
    <w:rsid w:val="0027381F"/>
    <w:rsid w:val="00274C35"/>
    <w:rsid w:val="00276ECC"/>
    <w:rsid w:val="002770DD"/>
    <w:rsid w:val="00277720"/>
    <w:rsid w:val="00280D14"/>
    <w:rsid w:val="00283540"/>
    <w:rsid w:val="002838DC"/>
    <w:rsid w:val="00283ACC"/>
    <w:rsid w:val="00283D51"/>
    <w:rsid w:val="00285733"/>
    <w:rsid w:val="0028765E"/>
    <w:rsid w:val="00287D22"/>
    <w:rsid w:val="0029037D"/>
    <w:rsid w:val="002916A0"/>
    <w:rsid w:val="002923A3"/>
    <w:rsid w:val="002927E7"/>
    <w:rsid w:val="00293095"/>
    <w:rsid w:val="002937D4"/>
    <w:rsid w:val="00293D30"/>
    <w:rsid w:val="00295724"/>
    <w:rsid w:val="002961D6"/>
    <w:rsid w:val="002967FA"/>
    <w:rsid w:val="00296889"/>
    <w:rsid w:val="00297452"/>
    <w:rsid w:val="002A0D02"/>
    <w:rsid w:val="002A127F"/>
    <w:rsid w:val="002A19C7"/>
    <w:rsid w:val="002A2822"/>
    <w:rsid w:val="002A3D5F"/>
    <w:rsid w:val="002A4265"/>
    <w:rsid w:val="002A51E3"/>
    <w:rsid w:val="002A51FD"/>
    <w:rsid w:val="002A718C"/>
    <w:rsid w:val="002B0A65"/>
    <w:rsid w:val="002B0CF8"/>
    <w:rsid w:val="002B0E90"/>
    <w:rsid w:val="002B2A87"/>
    <w:rsid w:val="002B2CF7"/>
    <w:rsid w:val="002B2E88"/>
    <w:rsid w:val="002B2EE9"/>
    <w:rsid w:val="002B3ACD"/>
    <w:rsid w:val="002B5046"/>
    <w:rsid w:val="002B5D3E"/>
    <w:rsid w:val="002B607E"/>
    <w:rsid w:val="002B717A"/>
    <w:rsid w:val="002B7727"/>
    <w:rsid w:val="002B7EB0"/>
    <w:rsid w:val="002C1258"/>
    <w:rsid w:val="002C1C3B"/>
    <w:rsid w:val="002C4555"/>
    <w:rsid w:val="002C4E86"/>
    <w:rsid w:val="002C54C1"/>
    <w:rsid w:val="002C5737"/>
    <w:rsid w:val="002C72B3"/>
    <w:rsid w:val="002C730E"/>
    <w:rsid w:val="002C7BED"/>
    <w:rsid w:val="002D06DA"/>
    <w:rsid w:val="002D07BF"/>
    <w:rsid w:val="002D0C13"/>
    <w:rsid w:val="002D14AB"/>
    <w:rsid w:val="002D1D70"/>
    <w:rsid w:val="002D2B2C"/>
    <w:rsid w:val="002D5122"/>
    <w:rsid w:val="002D5CA9"/>
    <w:rsid w:val="002D64C3"/>
    <w:rsid w:val="002D6984"/>
    <w:rsid w:val="002D6BF6"/>
    <w:rsid w:val="002D7051"/>
    <w:rsid w:val="002D78B4"/>
    <w:rsid w:val="002D7C8E"/>
    <w:rsid w:val="002E15A7"/>
    <w:rsid w:val="002E160F"/>
    <w:rsid w:val="002E26C6"/>
    <w:rsid w:val="002E276E"/>
    <w:rsid w:val="002E2B74"/>
    <w:rsid w:val="002E3F91"/>
    <w:rsid w:val="002E480D"/>
    <w:rsid w:val="002E5386"/>
    <w:rsid w:val="002E5AA1"/>
    <w:rsid w:val="002E5F6B"/>
    <w:rsid w:val="002E6499"/>
    <w:rsid w:val="002E649F"/>
    <w:rsid w:val="002E6E22"/>
    <w:rsid w:val="002E708F"/>
    <w:rsid w:val="002F084D"/>
    <w:rsid w:val="002F22DD"/>
    <w:rsid w:val="002F308B"/>
    <w:rsid w:val="002F3502"/>
    <w:rsid w:val="002F3A33"/>
    <w:rsid w:val="002F6672"/>
    <w:rsid w:val="002F745B"/>
    <w:rsid w:val="00303DF2"/>
    <w:rsid w:val="003051D8"/>
    <w:rsid w:val="003054D5"/>
    <w:rsid w:val="00307DBE"/>
    <w:rsid w:val="003105D9"/>
    <w:rsid w:val="00310B4A"/>
    <w:rsid w:val="0031173A"/>
    <w:rsid w:val="0031231B"/>
    <w:rsid w:val="0031239B"/>
    <w:rsid w:val="003137B3"/>
    <w:rsid w:val="00313B45"/>
    <w:rsid w:val="00313E32"/>
    <w:rsid w:val="00320345"/>
    <w:rsid w:val="003224AC"/>
    <w:rsid w:val="00322A3E"/>
    <w:rsid w:val="0032354E"/>
    <w:rsid w:val="003238C3"/>
    <w:rsid w:val="00323AA0"/>
    <w:rsid w:val="00324BCD"/>
    <w:rsid w:val="00324F30"/>
    <w:rsid w:val="00325023"/>
    <w:rsid w:val="003254D6"/>
    <w:rsid w:val="00325970"/>
    <w:rsid w:val="00325FD8"/>
    <w:rsid w:val="003265B9"/>
    <w:rsid w:val="003265FC"/>
    <w:rsid w:val="00326F0B"/>
    <w:rsid w:val="00327232"/>
    <w:rsid w:val="0033087D"/>
    <w:rsid w:val="0033103B"/>
    <w:rsid w:val="00331182"/>
    <w:rsid w:val="00332AB2"/>
    <w:rsid w:val="003343F8"/>
    <w:rsid w:val="00335DD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010"/>
    <w:rsid w:val="00352541"/>
    <w:rsid w:val="003527D3"/>
    <w:rsid w:val="003533EE"/>
    <w:rsid w:val="00354102"/>
    <w:rsid w:val="003555A1"/>
    <w:rsid w:val="0035658A"/>
    <w:rsid w:val="00360444"/>
    <w:rsid w:val="0036051A"/>
    <w:rsid w:val="00362847"/>
    <w:rsid w:val="003629E4"/>
    <w:rsid w:val="0036303B"/>
    <w:rsid w:val="00364141"/>
    <w:rsid w:val="003648BA"/>
    <w:rsid w:val="0036575A"/>
    <w:rsid w:val="003657CE"/>
    <w:rsid w:val="003671ED"/>
    <w:rsid w:val="00367EF6"/>
    <w:rsid w:val="00370FE8"/>
    <w:rsid w:val="00371E7E"/>
    <w:rsid w:val="00373F2A"/>
    <w:rsid w:val="00374080"/>
    <w:rsid w:val="003751AD"/>
    <w:rsid w:val="0037641F"/>
    <w:rsid w:val="00376A71"/>
    <w:rsid w:val="00377061"/>
    <w:rsid w:val="003779A2"/>
    <w:rsid w:val="003800AF"/>
    <w:rsid w:val="00380CF0"/>
    <w:rsid w:val="0038139C"/>
    <w:rsid w:val="00381E84"/>
    <w:rsid w:val="0038245E"/>
    <w:rsid w:val="00382798"/>
    <w:rsid w:val="00383656"/>
    <w:rsid w:val="00383CAA"/>
    <w:rsid w:val="003842E9"/>
    <w:rsid w:val="00384DBB"/>
    <w:rsid w:val="00384E5E"/>
    <w:rsid w:val="00386157"/>
    <w:rsid w:val="00386901"/>
    <w:rsid w:val="00386ADE"/>
    <w:rsid w:val="00386C8D"/>
    <w:rsid w:val="00387DF6"/>
    <w:rsid w:val="003911FA"/>
    <w:rsid w:val="00391E14"/>
    <w:rsid w:val="00393B31"/>
    <w:rsid w:val="003959F6"/>
    <w:rsid w:val="003963D1"/>
    <w:rsid w:val="00396C91"/>
    <w:rsid w:val="00396F63"/>
    <w:rsid w:val="003A2584"/>
    <w:rsid w:val="003A469F"/>
    <w:rsid w:val="003A5367"/>
    <w:rsid w:val="003A5386"/>
    <w:rsid w:val="003A54A7"/>
    <w:rsid w:val="003A6BC7"/>
    <w:rsid w:val="003A71A0"/>
    <w:rsid w:val="003A73C1"/>
    <w:rsid w:val="003A79B2"/>
    <w:rsid w:val="003B0867"/>
    <w:rsid w:val="003B1918"/>
    <w:rsid w:val="003B279E"/>
    <w:rsid w:val="003B2B65"/>
    <w:rsid w:val="003B33C8"/>
    <w:rsid w:val="003B3F08"/>
    <w:rsid w:val="003B47AE"/>
    <w:rsid w:val="003B512D"/>
    <w:rsid w:val="003B775F"/>
    <w:rsid w:val="003B791E"/>
    <w:rsid w:val="003C00D2"/>
    <w:rsid w:val="003C2E9E"/>
    <w:rsid w:val="003C3B3B"/>
    <w:rsid w:val="003C502C"/>
    <w:rsid w:val="003C609E"/>
    <w:rsid w:val="003C6275"/>
    <w:rsid w:val="003C6CE4"/>
    <w:rsid w:val="003C7E31"/>
    <w:rsid w:val="003D1078"/>
    <w:rsid w:val="003D129F"/>
    <w:rsid w:val="003D4284"/>
    <w:rsid w:val="003D4382"/>
    <w:rsid w:val="003D514F"/>
    <w:rsid w:val="003D5300"/>
    <w:rsid w:val="003D5528"/>
    <w:rsid w:val="003D584E"/>
    <w:rsid w:val="003D6109"/>
    <w:rsid w:val="003D6C15"/>
    <w:rsid w:val="003E2800"/>
    <w:rsid w:val="003E29CB"/>
    <w:rsid w:val="003E3E3E"/>
    <w:rsid w:val="003E4181"/>
    <w:rsid w:val="003E4927"/>
    <w:rsid w:val="003E4D76"/>
    <w:rsid w:val="003E55B1"/>
    <w:rsid w:val="003E74B0"/>
    <w:rsid w:val="003E7565"/>
    <w:rsid w:val="003E7DE1"/>
    <w:rsid w:val="003F004A"/>
    <w:rsid w:val="003F0634"/>
    <w:rsid w:val="003F092F"/>
    <w:rsid w:val="003F1437"/>
    <w:rsid w:val="003F185C"/>
    <w:rsid w:val="003F19FE"/>
    <w:rsid w:val="003F1DD8"/>
    <w:rsid w:val="003F2479"/>
    <w:rsid w:val="003F305B"/>
    <w:rsid w:val="003F3197"/>
    <w:rsid w:val="003F3347"/>
    <w:rsid w:val="003F36A3"/>
    <w:rsid w:val="003F676A"/>
    <w:rsid w:val="003F6883"/>
    <w:rsid w:val="003F6B5D"/>
    <w:rsid w:val="00403AB3"/>
    <w:rsid w:val="004040A5"/>
    <w:rsid w:val="0040443F"/>
    <w:rsid w:val="004053E1"/>
    <w:rsid w:val="00405410"/>
    <w:rsid w:val="00405763"/>
    <w:rsid w:val="00407F1C"/>
    <w:rsid w:val="004104BE"/>
    <w:rsid w:val="0041132A"/>
    <w:rsid w:val="004121B7"/>
    <w:rsid w:val="004130BD"/>
    <w:rsid w:val="00413DFC"/>
    <w:rsid w:val="0041402E"/>
    <w:rsid w:val="00414DDA"/>
    <w:rsid w:val="0041565E"/>
    <w:rsid w:val="00415EA8"/>
    <w:rsid w:val="00415F27"/>
    <w:rsid w:val="00416A59"/>
    <w:rsid w:val="00416B95"/>
    <w:rsid w:val="00417CA8"/>
    <w:rsid w:val="0042021B"/>
    <w:rsid w:val="004202BA"/>
    <w:rsid w:val="0042190C"/>
    <w:rsid w:val="004230DE"/>
    <w:rsid w:val="00423B4A"/>
    <w:rsid w:val="00424EB0"/>
    <w:rsid w:val="00425359"/>
    <w:rsid w:val="00425856"/>
    <w:rsid w:val="00425905"/>
    <w:rsid w:val="00425EE2"/>
    <w:rsid w:val="00427990"/>
    <w:rsid w:val="00427AA6"/>
    <w:rsid w:val="00430FD9"/>
    <w:rsid w:val="00430FDB"/>
    <w:rsid w:val="00431129"/>
    <w:rsid w:val="004316D7"/>
    <w:rsid w:val="00431740"/>
    <w:rsid w:val="004319CD"/>
    <w:rsid w:val="00431C55"/>
    <w:rsid w:val="00431EDA"/>
    <w:rsid w:val="0043231C"/>
    <w:rsid w:val="00432470"/>
    <w:rsid w:val="0043396E"/>
    <w:rsid w:val="00433A09"/>
    <w:rsid w:val="004350B5"/>
    <w:rsid w:val="00435447"/>
    <w:rsid w:val="00441EA1"/>
    <w:rsid w:val="0044294C"/>
    <w:rsid w:val="004437EE"/>
    <w:rsid w:val="00445798"/>
    <w:rsid w:val="00446E40"/>
    <w:rsid w:val="0044725C"/>
    <w:rsid w:val="00447465"/>
    <w:rsid w:val="00447DC5"/>
    <w:rsid w:val="00451065"/>
    <w:rsid w:val="0045133B"/>
    <w:rsid w:val="00454DE9"/>
    <w:rsid w:val="0045540E"/>
    <w:rsid w:val="00455CBE"/>
    <w:rsid w:val="00455EB7"/>
    <w:rsid w:val="00455FD5"/>
    <w:rsid w:val="004565F5"/>
    <w:rsid w:val="00460293"/>
    <w:rsid w:val="00460512"/>
    <w:rsid w:val="00460E8A"/>
    <w:rsid w:val="0046131B"/>
    <w:rsid w:val="004617D7"/>
    <w:rsid w:val="0046230A"/>
    <w:rsid w:val="00462707"/>
    <w:rsid w:val="00462C95"/>
    <w:rsid w:val="0046486A"/>
    <w:rsid w:val="00464E7E"/>
    <w:rsid w:val="0046507E"/>
    <w:rsid w:val="0046509E"/>
    <w:rsid w:val="0046697C"/>
    <w:rsid w:val="00466F3B"/>
    <w:rsid w:val="0046744C"/>
    <w:rsid w:val="00471443"/>
    <w:rsid w:val="00471A86"/>
    <w:rsid w:val="00472103"/>
    <w:rsid w:val="0047662D"/>
    <w:rsid w:val="00476C51"/>
    <w:rsid w:val="004773FC"/>
    <w:rsid w:val="00480328"/>
    <w:rsid w:val="00481400"/>
    <w:rsid w:val="00482163"/>
    <w:rsid w:val="004834FC"/>
    <w:rsid w:val="00483B15"/>
    <w:rsid w:val="00483FB9"/>
    <w:rsid w:val="004867C2"/>
    <w:rsid w:val="004875F1"/>
    <w:rsid w:val="00491176"/>
    <w:rsid w:val="004919E4"/>
    <w:rsid w:val="00491F90"/>
    <w:rsid w:val="00492C93"/>
    <w:rsid w:val="00493B2B"/>
    <w:rsid w:val="004941C5"/>
    <w:rsid w:val="00494AE7"/>
    <w:rsid w:val="00494E37"/>
    <w:rsid w:val="00495A9C"/>
    <w:rsid w:val="00495FC7"/>
    <w:rsid w:val="00496638"/>
    <w:rsid w:val="0049669A"/>
    <w:rsid w:val="004A3794"/>
    <w:rsid w:val="004A57D7"/>
    <w:rsid w:val="004A59C6"/>
    <w:rsid w:val="004A6AA4"/>
    <w:rsid w:val="004A781C"/>
    <w:rsid w:val="004B0532"/>
    <w:rsid w:val="004B05B0"/>
    <w:rsid w:val="004B0CAC"/>
    <w:rsid w:val="004B19B5"/>
    <w:rsid w:val="004B1D7D"/>
    <w:rsid w:val="004B2677"/>
    <w:rsid w:val="004B2DBC"/>
    <w:rsid w:val="004B3C2B"/>
    <w:rsid w:val="004B460A"/>
    <w:rsid w:val="004B4F03"/>
    <w:rsid w:val="004C0212"/>
    <w:rsid w:val="004C05F9"/>
    <w:rsid w:val="004C1573"/>
    <w:rsid w:val="004C1853"/>
    <w:rsid w:val="004C2E1A"/>
    <w:rsid w:val="004C4681"/>
    <w:rsid w:val="004C4F8F"/>
    <w:rsid w:val="004C6648"/>
    <w:rsid w:val="004D067A"/>
    <w:rsid w:val="004D31CA"/>
    <w:rsid w:val="004D38D3"/>
    <w:rsid w:val="004D4665"/>
    <w:rsid w:val="004D715C"/>
    <w:rsid w:val="004E0194"/>
    <w:rsid w:val="004E1325"/>
    <w:rsid w:val="004E1905"/>
    <w:rsid w:val="004E1E6B"/>
    <w:rsid w:val="004E2308"/>
    <w:rsid w:val="004E2A2E"/>
    <w:rsid w:val="004E3BF3"/>
    <w:rsid w:val="004E5CFC"/>
    <w:rsid w:val="004E7DA6"/>
    <w:rsid w:val="004F0A3B"/>
    <w:rsid w:val="004F0E60"/>
    <w:rsid w:val="004F1294"/>
    <w:rsid w:val="004F1A89"/>
    <w:rsid w:val="004F2249"/>
    <w:rsid w:val="004F2445"/>
    <w:rsid w:val="004F37C0"/>
    <w:rsid w:val="004F38C9"/>
    <w:rsid w:val="004F56C3"/>
    <w:rsid w:val="004F5917"/>
    <w:rsid w:val="004F5DF9"/>
    <w:rsid w:val="004F66B4"/>
    <w:rsid w:val="004F78C6"/>
    <w:rsid w:val="005003BA"/>
    <w:rsid w:val="005009C7"/>
    <w:rsid w:val="005012CA"/>
    <w:rsid w:val="00501790"/>
    <w:rsid w:val="0050224C"/>
    <w:rsid w:val="00502BD0"/>
    <w:rsid w:val="0050340D"/>
    <w:rsid w:val="005037A6"/>
    <w:rsid w:val="005077D1"/>
    <w:rsid w:val="005104ED"/>
    <w:rsid w:val="00510960"/>
    <w:rsid w:val="00510A57"/>
    <w:rsid w:val="00511581"/>
    <w:rsid w:val="005128F7"/>
    <w:rsid w:val="00512D53"/>
    <w:rsid w:val="00514883"/>
    <w:rsid w:val="0051571F"/>
    <w:rsid w:val="00515BBC"/>
    <w:rsid w:val="005164CD"/>
    <w:rsid w:val="00516B37"/>
    <w:rsid w:val="00516B66"/>
    <w:rsid w:val="00516B96"/>
    <w:rsid w:val="00517D94"/>
    <w:rsid w:val="005201AC"/>
    <w:rsid w:val="00521DA7"/>
    <w:rsid w:val="00521DFE"/>
    <w:rsid w:val="00523EC6"/>
    <w:rsid w:val="00524710"/>
    <w:rsid w:val="00524F0F"/>
    <w:rsid w:val="005268EB"/>
    <w:rsid w:val="005273E0"/>
    <w:rsid w:val="00527D57"/>
    <w:rsid w:val="0053119E"/>
    <w:rsid w:val="0053132E"/>
    <w:rsid w:val="00532126"/>
    <w:rsid w:val="00532A04"/>
    <w:rsid w:val="005331AA"/>
    <w:rsid w:val="00535A68"/>
    <w:rsid w:val="00537BC0"/>
    <w:rsid w:val="0054016D"/>
    <w:rsid w:val="0054077F"/>
    <w:rsid w:val="00541DB9"/>
    <w:rsid w:val="005437B7"/>
    <w:rsid w:val="00546684"/>
    <w:rsid w:val="00550DEC"/>
    <w:rsid w:val="00550F65"/>
    <w:rsid w:val="005520B4"/>
    <w:rsid w:val="00552936"/>
    <w:rsid w:val="00553785"/>
    <w:rsid w:val="005539FC"/>
    <w:rsid w:val="0055543E"/>
    <w:rsid w:val="005555D6"/>
    <w:rsid w:val="00556D01"/>
    <w:rsid w:val="00557405"/>
    <w:rsid w:val="00560149"/>
    <w:rsid w:val="0056064F"/>
    <w:rsid w:val="00560C9A"/>
    <w:rsid w:val="0056116E"/>
    <w:rsid w:val="00561C04"/>
    <w:rsid w:val="0056213B"/>
    <w:rsid w:val="00562331"/>
    <w:rsid w:val="00562F82"/>
    <w:rsid w:val="0056373B"/>
    <w:rsid w:val="00564913"/>
    <w:rsid w:val="00564927"/>
    <w:rsid w:val="00564978"/>
    <w:rsid w:val="005663FC"/>
    <w:rsid w:val="00566580"/>
    <w:rsid w:val="00566C3E"/>
    <w:rsid w:val="00566D73"/>
    <w:rsid w:val="00567C15"/>
    <w:rsid w:val="00570B5A"/>
    <w:rsid w:val="0057249A"/>
    <w:rsid w:val="00572663"/>
    <w:rsid w:val="00572CB9"/>
    <w:rsid w:val="00573BD8"/>
    <w:rsid w:val="005800D8"/>
    <w:rsid w:val="00580CF0"/>
    <w:rsid w:val="00580E1D"/>
    <w:rsid w:val="00580E61"/>
    <w:rsid w:val="00581492"/>
    <w:rsid w:val="00583EC2"/>
    <w:rsid w:val="005846C9"/>
    <w:rsid w:val="00586530"/>
    <w:rsid w:val="00586973"/>
    <w:rsid w:val="005873FC"/>
    <w:rsid w:val="00587DB3"/>
    <w:rsid w:val="00590EAF"/>
    <w:rsid w:val="0059549E"/>
    <w:rsid w:val="00595DA6"/>
    <w:rsid w:val="00596693"/>
    <w:rsid w:val="00597AC2"/>
    <w:rsid w:val="00597CA8"/>
    <w:rsid w:val="005A0202"/>
    <w:rsid w:val="005A2911"/>
    <w:rsid w:val="005A29E3"/>
    <w:rsid w:val="005A3B20"/>
    <w:rsid w:val="005A445B"/>
    <w:rsid w:val="005A4EE9"/>
    <w:rsid w:val="005A507E"/>
    <w:rsid w:val="005A5916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07E3"/>
    <w:rsid w:val="005B0F52"/>
    <w:rsid w:val="005B3094"/>
    <w:rsid w:val="005B34F2"/>
    <w:rsid w:val="005B41F1"/>
    <w:rsid w:val="005B48F0"/>
    <w:rsid w:val="005B4D36"/>
    <w:rsid w:val="005B4E94"/>
    <w:rsid w:val="005B5D6A"/>
    <w:rsid w:val="005B7065"/>
    <w:rsid w:val="005B785F"/>
    <w:rsid w:val="005C0A2B"/>
    <w:rsid w:val="005C2F94"/>
    <w:rsid w:val="005C3522"/>
    <w:rsid w:val="005C381A"/>
    <w:rsid w:val="005C3930"/>
    <w:rsid w:val="005C3E02"/>
    <w:rsid w:val="005C4633"/>
    <w:rsid w:val="005C76D8"/>
    <w:rsid w:val="005C7AAC"/>
    <w:rsid w:val="005C7D37"/>
    <w:rsid w:val="005D0431"/>
    <w:rsid w:val="005D15F4"/>
    <w:rsid w:val="005D3668"/>
    <w:rsid w:val="005D5277"/>
    <w:rsid w:val="005D55CF"/>
    <w:rsid w:val="005D71B0"/>
    <w:rsid w:val="005E1321"/>
    <w:rsid w:val="005E1B04"/>
    <w:rsid w:val="005E2DD4"/>
    <w:rsid w:val="005E40AB"/>
    <w:rsid w:val="005E587B"/>
    <w:rsid w:val="005E5C8E"/>
    <w:rsid w:val="005E60E9"/>
    <w:rsid w:val="005E6642"/>
    <w:rsid w:val="005E6C5D"/>
    <w:rsid w:val="005E6D43"/>
    <w:rsid w:val="005E73C2"/>
    <w:rsid w:val="005E75AD"/>
    <w:rsid w:val="005F0638"/>
    <w:rsid w:val="005F2DD9"/>
    <w:rsid w:val="005F333B"/>
    <w:rsid w:val="005F3A70"/>
    <w:rsid w:val="005F51F9"/>
    <w:rsid w:val="005F6AE0"/>
    <w:rsid w:val="005F6F64"/>
    <w:rsid w:val="005F7566"/>
    <w:rsid w:val="005F76E7"/>
    <w:rsid w:val="005F7A17"/>
    <w:rsid w:val="005F7AE3"/>
    <w:rsid w:val="005F7B0A"/>
    <w:rsid w:val="005F7EC5"/>
    <w:rsid w:val="006007DD"/>
    <w:rsid w:val="00600C49"/>
    <w:rsid w:val="006021CC"/>
    <w:rsid w:val="0060460E"/>
    <w:rsid w:val="00604FCF"/>
    <w:rsid w:val="00605C11"/>
    <w:rsid w:val="00606440"/>
    <w:rsid w:val="006078C2"/>
    <w:rsid w:val="00607EFD"/>
    <w:rsid w:val="00610EA8"/>
    <w:rsid w:val="00610F7A"/>
    <w:rsid w:val="00611810"/>
    <w:rsid w:val="00612647"/>
    <w:rsid w:val="00613538"/>
    <w:rsid w:val="0061387E"/>
    <w:rsid w:val="00614AA6"/>
    <w:rsid w:val="00614B9F"/>
    <w:rsid w:val="00615A36"/>
    <w:rsid w:val="006171A9"/>
    <w:rsid w:val="0062051A"/>
    <w:rsid w:val="00621C34"/>
    <w:rsid w:val="00622081"/>
    <w:rsid w:val="00622DE7"/>
    <w:rsid w:val="00623436"/>
    <w:rsid w:val="006243BF"/>
    <w:rsid w:val="006252E2"/>
    <w:rsid w:val="00625789"/>
    <w:rsid w:val="00625D3B"/>
    <w:rsid w:val="00626502"/>
    <w:rsid w:val="006267E7"/>
    <w:rsid w:val="00626C4D"/>
    <w:rsid w:val="00627C2F"/>
    <w:rsid w:val="00630464"/>
    <w:rsid w:val="006322A2"/>
    <w:rsid w:val="0063257C"/>
    <w:rsid w:val="00633019"/>
    <w:rsid w:val="00633477"/>
    <w:rsid w:val="00633D9F"/>
    <w:rsid w:val="00635A1F"/>
    <w:rsid w:val="00635B69"/>
    <w:rsid w:val="00640945"/>
    <w:rsid w:val="00640F39"/>
    <w:rsid w:val="0064233A"/>
    <w:rsid w:val="006431A0"/>
    <w:rsid w:val="00644475"/>
    <w:rsid w:val="00644C01"/>
    <w:rsid w:val="0064634B"/>
    <w:rsid w:val="00647272"/>
    <w:rsid w:val="006477A7"/>
    <w:rsid w:val="00647C0B"/>
    <w:rsid w:val="0065019F"/>
    <w:rsid w:val="00651A2B"/>
    <w:rsid w:val="00652486"/>
    <w:rsid w:val="006536A3"/>
    <w:rsid w:val="00653AA7"/>
    <w:rsid w:val="006549BF"/>
    <w:rsid w:val="00655AAF"/>
    <w:rsid w:val="00656A30"/>
    <w:rsid w:val="00660913"/>
    <w:rsid w:val="0066135B"/>
    <w:rsid w:val="00661946"/>
    <w:rsid w:val="00663029"/>
    <w:rsid w:val="00663199"/>
    <w:rsid w:val="00664ED7"/>
    <w:rsid w:val="00666139"/>
    <w:rsid w:val="006673E7"/>
    <w:rsid w:val="00667C76"/>
    <w:rsid w:val="00670BD2"/>
    <w:rsid w:val="00671312"/>
    <w:rsid w:val="0067172B"/>
    <w:rsid w:val="00671932"/>
    <w:rsid w:val="00672293"/>
    <w:rsid w:val="00672EEC"/>
    <w:rsid w:val="006735EB"/>
    <w:rsid w:val="00674921"/>
    <w:rsid w:val="00674964"/>
    <w:rsid w:val="0067575C"/>
    <w:rsid w:val="00675EF4"/>
    <w:rsid w:val="00677831"/>
    <w:rsid w:val="006779CB"/>
    <w:rsid w:val="006801CE"/>
    <w:rsid w:val="00680B7E"/>
    <w:rsid w:val="00683B94"/>
    <w:rsid w:val="00684D3F"/>
    <w:rsid w:val="00686692"/>
    <w:rsid w:val="006874FE"/>
    <w:rsid w:val="006876DE"/>
    <w:rsid w:val="00690C80"/>
    <w:rsid w:val="00690DC3"/>
    <w:rsid w:val="00691D34"/>
    <w:rsid w:val="00692200"/>
    <w:rsid w:val="00693033"/>
    <w:rsid w:val="00693321"/>
    <w:rsid w:val="00694893"/>
    <w:rsid w:val="00694C3C"/>
    <w:rsid w:val="00694DD9"/>
    <w:rsid w:val="0069525B"/>
    <w:rsid w:val="0069623A"/>
    <w:rsid w:val="00697671"/>
    <w:rsid w:val="00697B28"/>
    <w:rsid w:val="006A0DCA"/>
    <w:rsid w:val="006A0E26"/>
    <w:rsid w:val="006A12B1"/>
    <w:rsid w:val="006A244B"/>
    <w:rsid w:val="006A328C"/>
    <w:rsid w:val="006A36C9"/>
    <w:rsid w:val="006A4279"/>
    <w:rsid w:val="006A5F42"/>
    <w:rsid w:val="006A6103"/>
    <w:rsid w:val="006A6690"/>
    <w:rsid w:val="006A6B84"/>
    <w:rsid w:val="006A730B"/>
    <w:rsid w:val="006A7384"/>
    <w:rsid w:val="006B10ED"/>
    <w:rsid w:val="006B156A"/>
    <w:rsid w:val="006B194C"/>
    <w:rsid w:val="006B51B2"/>
    <w:rsid w:val="006B5E9A"/>
    <w:rsid w:val="006C0D78"/>
    <w:rsid w:val="006C17A0"/>
    <w:rsid w:val="006C2CC5"/>
    <w:rsid w:val="006C30A8"/>
    <w:rsid w:val="006C31D6"/>
    <w:rsid w:val="006C39D6"/>
    <w:rsid w:val="006C4795"/>
    <w:rsid w:val="006C49BE"/>
    <w:rsid w:val="006C5AAA"/>
    <w:rsid w:val="006C65A3"/>
    <w:rsid w:val="006C7300"/>
    <w:rsid w:val="006D04BE"/>
    <w:rsid w:val="006D12BC"/>
    <w:rsid w:val="006D1B6C"/>
    <w:rsid w:val="006D27E3"/>
    <w:rsid w:val="006D2BFA"/>
    <w:rsid w:val="006D4135"/>
    <w:rsid w:val="006D472D"/>
    <w:rsid w:val="006D5105"/>
    <w:rsid w:val="006D5690"/>
    <w:rsid w:val="006D5DCC"/>
    <w:rsid w:val="006D70F2"/>
    <w:rsid w:val="006D780E"/>
    <w:rsid w:val="006D7854"/>
    <w:rsid w:val="006E09F2"/>
    <w:rsid w:val="006E1B4C"/>
    <w:rsid w:val="006E2D9C"/>
    <w:rsid w:val="006E53E9"/>
    <w:rsid w:val="006E5777"/>
    <w:rsid w:val="006E6236"/>
    <w:rsid w:val="006E721C"/>
    <w:rsid w:val="006E7339"/>
    <w:rsid w:val="006E7556"/>
    <w:rsid w:val="006E786D"/>
    <w:rsid w:val="006E7B32"/>
    <w:rsid w:val="006E7E9D"/>
    <w:rsid w:val="006F2599"/>
    <w:rsid w:val="006F3EE2"/>
    <w:rsid w:val="006F41EC"/>
    <w:rsid w:val="006F55FD"/>
    <w:rsid w:val="006F5D1E"/>
    <w:rsid w:val="006F5EB6"/>
    <w:rsid w:val="006F67C1"/>
    <w:rsid w:val="00700CBD"/>
    <w:rsid w:val="00702245"/>
    <w:rsid w:val="007022B5"/>
    <w:rsid w:val="0070245D"/>
    <w:rsid w:val="007028C7"/>
    <w:rsid w:val="00704462"/>
    <w:rsid w:val="007049A5"/>
    <w:rsid w:val="007055DF"/>
    <w:rsid w:val="00710C7E"/>
    <w:rsid w:val="00710F3D"/>
    <w:rsid w:val="0071215E"/>
    <w:rsid w:val="00714270"/>
    <w:rsid w:val="007145B4"/>
    <w:rsid w:val="007158B1"/>
    <w:rsid w:val="007164C4"/>
    <w:rsid w:val="00716ABD"/>
    <w:rsid w:val="007217BB"/>
    <w:rsid w:val="0072717B"/>
    <w:rsid w:val="007274E3"/>
    <w:rsid w:val="00730973"/>
    <w:rsid w:val="00731A7C"/>
    <w:rsid w:val="007321C2"/>
    <w:rsid w:val="00733734"/>
    <w:rsid w:val="00733DE0"/>
    <w:rsid w:val="007357C5"/>
    <w:rsid w:val="00735A52"/>
    <w:rsid w:val="00736136"/>
    <w:rsid w:val="007366D4"/>
    <w:rsid w:val="00737565"/>
    <w:rsid w:val="0074032D"/>
    <w:rsid w:val="007405A7"/>
    <w:rsid w:val="007406E4"/>
    <w:rsid w:val="0074075A"/>
    <w:rsid w:val="00740D25"/>
    <w:rsid w:val="00741328"/>
    <w:rsid w:val="007414A3"/>
    <w:rsid w:val="007417B1"/>
    <w:rsid w:val="00742583"/>
    <w:rsid w:val="00743724"/>
    <w:rsid w:val="00746073"/>
    <w:rsid w:val="00747434"/>
    <w:rsid w:val="00747CCD"/>
    <w:rsid w:val="00747D2C"/>
    <w:rsid w:val="007543D2"/>
    <w:rsid w:val="0075654A"/>
    <w:rsid w:val="00756F76"/>
    <w:rsid w:val="00761AF2"/>
    <w:rsid w:val="00764C68"/>
    <w:rsid w:val="00766275"/>
    <w:rsid w:val="0076696B"/>
    <w:rsid w:val="007679B9"/>
    <w:rsid w:val="00767F7C"/>
    <w:rsid w:val="007725B4"/>
    <w:rsid w:val="00773785"/>
    <w:rsid w:val="00774BA4"/>
    <w:rsid w:val="0077505F"/>
    <w:rsid w:val="00775259"/>
    <w:rsid w:val="00775515"/>
    <w:rsid w:val="00776216"/>
    <w:rsid w:val="007763D6"/>
    <w:rsid w:val="00776572"/>
    <w:rsid w:val="0077738D"/>
    <w:rsid w:val="007774C2"/>
    <w:rsid w:val="00777ADF"/>
    <w:rsid w:val="007814F4"/>
    <w:rsid w:val="00785DE4"/>
    <w:rsid w:val="00786D63"/>
    <w:rsid w:val="00787D28"/>
    <w:rsid w:val="0079000C"/>
    <w:rsid w:val="0079020B"/>
    <w:rsid w:val="007904F1"/>
    <w:rsid w:val="00790B3E"/>
    <w:rsid w:val="00790D93"/>
    <w:rsid w:val="00791648"/>
    <w:rsid w:val="00791CD7"/>
    <w:rsid w:val="00791F2C"/>
    <w:rsid w:val="007922F1"/>
    <w:rsid w:val="00792D22"/>
    <w:rsid w:val="0079430D"/>
    <w:rsid w:val="007953B9"/>
    <w:rsid w:val="0079754C"/>
    <w:rsid w:val="00797B0D"/>
    <w:rsid w:val="007A1395"/>
    <w:rsid w:val="007A22E9"/>
    <w:rsid w:val="007A24EB"/>
    <w:rsid w:val="007A282D"/>
    <w:rsid w:val="007A3B34"/>
    <w:rsid w:val="007A450B"/>
    <w:rsid w:val="007A4F2F"/>
    <w:rsid w:val="007A6B97"/>
    <w:rsid w:val="007A6FBB"/>
    <w:rsid w:val="007A7CE5"/>
    <w:rsid w:val="007B19CE"/>
    <w:rsid w:val="007B1E12"/>
    <w:rsid w:val="007B2D69"/>
    <w:rsid w:val="007B3771"/>
    <w:rsid w:val="007B51FE"/>
    <w:rsid w:val="007B547C"/>
    <w:rsid w:val="007B63FB"/>
    <w:rsid w:val="007B655C"/>
    <w:rsid w:val="007B7A0C"/>
    <w:rsid w:val="007B7C23"/>
    <w:rsid w:val="007B7FFE"/>
    <w:rsid w:val="007C0030"/>
    <w:rsid w:val="007C0255"/>
    <w:rsid w:val="007C052A"/>
    <w:rsid w:val="007C09C8"/>
    <w:rsid w:val="007C0C22"/>
    <w:rsid w:val="007C13ED"/>
    <w:rsid w:val="007C1651"/>
    <w:rsid w:val="007C19EA"/>
    <w:rsid w:val="007C1D17"/>
    <w:rsid w:val="007C22AA"/>
    <w:rsid w:val="007C22CA"/>
    <w:rsid w:val="007C2707"/>
    <w:rsid w:val="007C2826"/>
    <w:rsid w:val="007C3529"/>
    <w:rsid w:val="007C568A"/>
    <w:rsid w:val="007C5BFB"/>
    <w:rsid w:val="007C6623"/>
    <w:rsid w:val="007D0D04"/>
    <w:rsid w:val="007D2FD1"/>
    <w:rsid w:val="007D3572"/>
    <w:rsid w:val="007D3FCB"/>
    <w:rsid w:val="007D4DAD"/>
    <w:rsid w:val="007D501A"/>
    <w:rsid w:val="007D5105"/>
    <w:rsid w:val="007D514C"/>
    <w:rsid w:val="007E103C"/>
    <w:rsid w:val="007E300C"/>
    <w:rsid w:val="007E3133"/>
    <w:rsid w:val="007E3995"/>
    <w:rsid w:val="007E39F0"/>
    <w:rsid w:val="007E3F65"/>
    <w:rsid w:val="007E413E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1438"/>
    <w:rsid w:val="007F2050"/>
    <w:rsid w:val="007F2093"/>
    <w:rsid w:val="007F2AE5"/>
    <w:rsid w:val="007F2B71"/>
    <w:rsid w:val="007F370B"/>
    <w:rsid w:val="007F52E1"/>
    <w:rsid w:val="007F61DA"/>
    <w:rsid w:val="007F64EE"/>
    <w:rsid w:val="007F6AB0"/>
    <w:rsid w:val="007F77AD"/>
    <w:rsid w:val="007F77D8"/>
    <w:rsid w:val="00801A25"/>
    <w:rsid w:val="00802670"/>
    <w:rsid w:val="00803615"/>
    <w:rsid w:val="00803805"/>
    <w:rsid w:val="00803F6B"/>
    <w:rsid w:val="00804685"/>
    <w:rsid w:val="00804C68"/>
    <w:rsid w:val="00805337"/>
    <w:rsid w:val="0080582D"/>
    <w:rsid w:val="008059CD"/>
    <w:rsid w:val="0080756C"/>
    <w:rsid w:val="00807FAE"/>
    <w:rsid w:val="00811A01"/>
    <w:rsid w:val="008152DB"/>
    <w:rsid w:val="00815792"/>
    <w:rsid w:val="008157A6"/>
    <w:rsid w:val="00815B64"/>
    <w:rsid w:val="00817F44"/>
    <w:rsid w:val="008203A8"/>
    <w:rsid w:val="00820A8F"/>
    <w:rsid w:val="00820B3C"/>
    <w:rsid w:val="008244D9"/>
    <w:rsid w:val="00824831"/>
    <w:rsid w:val="00824AAF"/>
    <w:rsid w:val="008251AB"/>
    <w:rsid w:val="00825A60"/>
    <w:rsid w:val="00825ABA"/>
    <w:rsid w:val="00831204"/>
    <w:rsid w:val="00831208"/>
    <w:rsid w:val="00831253"/>
    <w:rsid w:val="00833E3C"/>
    <w:rsid w:val="008342C5"/>
    <w:rsid w:val="00835378"/>
    <w:rsid w:val="00835A02"/>
    <w:rsid w:val="00836387"/>
    <w:rsid w:val="00837428"/>
    <w:rsid w:val="0083796E"/>
    <w:rsid w:val="00840BF1"/>
    <w:rsid w:val="00841689"/>
    <w:rsid w:val="00841859"/>
    <w:rsid w:val="008429CF"/>
    <w:rsid w:val="0084405B"/>
    <w:rsid w:val="008443C4"/>
    <w:rsid w:val="008443F7"/>
    <w:rsid w:val="008446E2"/>
    <w:rsid w:val="00844CEC"/>
    <w:rsid w:val="00845630"/>
    <w:rsid w:val="00845EEA"/>
    <w:rsid w:val="0084708B"/>
    <w:rsid w:val="00847E19"/>
    <w:rsid w:val="00850672"/>
    <w:rsid w:val="008507F5"/>
    <w:rsid w:val="00850CD3"/>
    <w:rsid w:val="0085112C"/>
    <w:rsid w:val="0085183E"/>
    <w:rsid w:val="00853766"/>
    <w:rsid w:val="00854C53"/>
    <w:rsid w:val="008550BA"/>
    <w:rsid w:val="00856A3A"/>
    <w:rsid w:val="00856B1B"/>
    <w:rsid w:val="008572C0"/>
    <w:rsid w:val="0085796F"/>
    <w:rsid w:val="0085798F"/>
    <w:rsid w:val="00857D58"/>
    <w:rsid w:val="008601A9"/>
    <w:rsid w:val="00860C62"/>
    <w:rsid w:val="00861E44"/>
    <w:rsid w:val="008620AE"/>
    <w:rsid w:val="00862270"/>
    <w:rsid w:val="0086273B"/>
    <w:rsid w:val="00862ACD"/>
    <w:rsid w:val="0086517F"/>
    <w:rsid w:val="00865B0D"/>
    <w:rsid w:val="0086779E"/>
    <w:rsid w:val="008715F0"/>
    <w:rsid w:val="00871B33"/>
    <w:rsid w:val="00872949"/>
    <w:rsid w:val="008730BB"/>
    <w:rsid w:val="00874143"/>
    <w:rsid w:val="008748E2"/>
    <w:rsid w:val="0087535A"/>
    <w:rsid w:val="008753F7"/>
    <w:rsid w:val="00876987"/>
    <w:rsid w:val="00877151"/>
    <w:rsid w:val="00877391"/>
    <w:rsid w:val="00877B4E"/>
    <w:rsid w:val="0088233D"/>
    <w:rsid w:val="008834F7"/>
    <w:rsid w:val="00883C32"/>
    <w:rsid w:val="00883DC2"/>
    <w:rsid w:val="00884FB8"/>
    <w:rsid w:val="00885CDD"/>
    <w:rsid w:val="008874C6"/>
    <w:rsid w:val="00887874"/>
    <w:rsid w:val="00887E41"/>
    <w:rsid w:val="00891881"/>
    <w:rsid w:val="00892D75"/>
    <w:rsid w:val="008941DB"/>
    <w:rsid w:val="00895940"/>
    <w:rsid w:val="008A0BDC"/>
    <w:rsid w:val="008A0E9B"/>
    <w:rsid w:val="008A16EA"/>
    <w:rsid w:val="008A1726"/>
    <w:rsid w:val="008A22E0"/>
    <w:rsid w:val="008A2C5D"/>
    <w:rsid w:val="008A4B7A"/>
    <w:rsid w:val="008A5209"/>
    <w:rsid w:val="008A58AA"/>
    <w:rsid w:val="008A5C73"/>
    <w:rsid w:val="008A5DDC"/>
    <w:rsid w:val="008A5FC8"/>
    <w:rsid w:val="008A7ED6"/>
    <w:rsid w:val="008B05E7"/>
    <w:rsid w:val="008B2929"/>
    <w:rsid w:val="008B31F9"/>
    <w:rsid w:val="008B428B"/>
    <w:rsid w:val="008B47F3"/>
    <w:rsid w:val="008B4B7B"/>
    <w:rsid w:val="008B5B36"/>
    <w:rsid w:val="008B60FE"/>
    <w:rsid w:val="008B6162"/>
    <w:rsid w:val="008B706F"/>
    <w:rsid w:val="008B71EF"/>
    <w:rsid w:val="008B7732"/>
    <w:rsid w:val="008C04DF"/>
    <w:rsid w:val="008C082D"/>
    <w:rsid w:val="008C1041"/>
    <w:rsid w:val="008C156B"/>
    <w:rsid w:val="008C1880"/>
    <w:rsid w:val="008C1971"/>
    <w:rsid w:val="008C2AD0"/>
    <w:rsid w:val="008C394A"/>
    <w:rsid w:val="008C3F21"/>
    <w:rsid w:val="008C4B80"/>
    <w:rsid w:val="008C5036"/>
    <w:rsid w:val="008C5DA9"/>
    <w:rsid w:val="008C6874"/>
    <w:rsid w:val="008C7D61"/>
    <w:rsid w:val="008C7E25"/>
    <w:rsid w:val="008D0733"/>
    <w:rsid w:val="008D2AC6"/>
    <w:rsid w:val="008D2CAF"/>
    <w:rsid w:val="008D3ACE"/>
    <w:rsid w:val="008D4E6E"/>
    <w:rsid w:val="008D51CC"/>
    <w:rsid w:val="008D648F"/>
    <w:rsid w:val="008D707F"/>
    <w:rsid w:val="008D74C5"/>
    <w:rsid w:val="008D7C08"/>
    <w:rsid w:val="008E0CD1"/>
    <w:rsid w:val="008E181E"/>
    <w:rsid w:val="008E1CB2"/>
    <w:rsid w:val="008E2FEB"/>
    <w:rsid w:val="008E4F95"/>
    <w:rsid w:val="008E5366"/>
    <w:rsid w:val="008F11DB"/>
    <w:rsid w:val="008F1FC1"/>
    <w:rsid w:val="008F2238"/>
    <w:rsid w:val="008F35DC"/>
    <w:rsid w:val="008F4CF1"/>
    <w:rsid w:val="008F4D52"/>
    <w:rsid w:val="008F4E41"/>
    <w:rsid w:val="008F5276"/>
    <w:rsid w:val="008F5C88"/>
    <w:rsid w:val="009008B4"/>
    <w:rsid w:val="009015BF"/>
    <w:rsid w:val="00901F98"/>
    <w:rsid w:val="00903535"/>
    <w:rsid w:val="0090408D"/>
    <w:rsid w:val="00904C80"/>
    <w:rsid w:val="00904E6B"/>
    <w:rsid w:val="00905E74"/>
    <w:rsid w:val="00906890"/>
    <w:rsid w:val="00906EEC"/>
    <w:rsid w:val="00910AE9"/>
    <w:rsid w:val="00913F33"/>
    <w:rsid w:val="00914204"/>
    <w:rsid w:val="00914392"/>
    <w:rsid w:val="009143B2"/>
    <w:rsid w:val="00915C7E"/>
    <w:rsid w:val="00916751"/>
    <w:rsid w:val="00920273"/>
    <w:rsid w:val="009206C0"/>
    <w:rsid w:val="00922606"/>
    <w:rsid w:val="00922D31"/>
    <w:rsid w:val="0092466D"/>
    <w:rsid w:val="0092559F"/>
    <w:rsid w:val="0092607C"/>
    <w:rsid w:val="00926BC6"/>
    <w:rsid w:val="00927C5C"/>
    <w:rsid w:val="009300D8"/>
    <w:rsid w:val="00930F94"/>
    <w:rsid w:val="00931141"/>
    <w:rsid w:val="00931C86"/>
    <w:rsid w:val="00933CEB"/>
    <w:rsid w:val="00935665"/>
    <w:rsid w:val="00935B30"/>
    <w:rsid w:val="0093661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31EE"/>
    <w:rsid w:val="009532F1"/>
    <w:rsid w:val="009536E4"/>
    <w:rsid w:val="00953863"/>
    <w:rsid w:val="00953958"/>
    <w:rsid w:val="009543EB"/>
    <w:rsid w:val="00954978"/>
    <w:rsid w:val="00954B1B"/>
    <w:rsid w:val="0095735A"/>
    <w:rsid w:val="009620E6"/>
    <w:rsid w:val="009623AB"/>
    <w:rsid w:val="009631C3"/>
    <w:rsid w:val="00963E0B"/>
    <w:rsid w:val="009640F3"/>
    <w:rsid w:val="00964125"/>
    <w:rsid w:val="00964BAD"/>
    <w:rsid w:val="00964E9C"/>
    <w:rsid w:val="00965DE7"/>
    <w:rsid w:val="00966A64"/>
    <w:rsid w:val="0096753F"/>
    <w:rsid w:val="00967ED7"/>
    <w:rsid w:val="00970A6B"/>
    <w:rsid w:val="00971171"/>
    <w:rsid w:val="009713C6"/>
    <w:rsid w:val="00971C82"/>
    <w:rsid w:val="00971D3E"/>
    <w:rsid w:val="00971D9B"/>
    <w:rsid w:val="00972F28"/>
    <w:rsid w:val="009731EC"/>
    <w:rsid w:val="009732E9"/>
    <w:rsid w:val="009737D9"/>
    <w:rsid w:val="00975290"/>
    <w:rsid w:val="009763C4"/>
    <w:rsid w:val="00976DD1"/>
    <w:rsid w:val="009779C9"/>
    <w:rsid w:val="009803F1"/>
    <w:rsid w:val="00982233"/>
    <w:rsid w:val="009828C6"/>
    <w:rsid w:val="00982964"/>
    <w:rsid w:val="00983140"/>
    <w:rsid w:val="009844F7"/>
    <w:rsid w:val="009846DD"/>
    <w:rsid w:val="00984753"/>
    <w:rsid w:val="00984AA1"/>
    <w:rsid w:val="00985462"/>
    <w:rsid w:val="00985AC6"/>
    <w:rsid w:val="009861AC"/>
    <w:rsid w:val="0099007F"/>
    <w:rsid w:val="0099079E"/>
    <w:rsid w:val="00990EBB"/>
    <w:rsid w:val="0099185E"/>
    <w:rsid w:val="0099189A"/>
    <w:rsid w:val="00992407"/>
    <w:rsid w:val="00992870"/>
    <w:rsid w:val="009929F4"/>
    <w:rsid w:val="00993AB6"/>
    <w:rsid w:val="00993DDC"/>
    <w:rsid w:val="00994079"/>
    <w:rsid w:val="00994333"/>
    <w:rsid w:val="00995FFD"/>
    <w:rsid w:val="0099780C"/>
    <w:rsid w:val="00997F4B"/>
    <w:rsid w:val="009A0583"/>
    <w:rsid w:val="009A244C"/>
    <w:rsid w:val="009A2BBB"/>
    <w:rsid w:val="009A3046"/>
    <w:rsid w:val="009A3612"/>
    <w:rsid w:val="009A4059"/>
    <w:rsid w:val="009A44AE"/>
    <w:rsid w:val="009A44C8"/>
    <w:rsid w:val="009A45B0"/>
    <w:rsid w:val="009A4A12"/>
    <w:rsid w:val="009A5B47"/>
    <w:rsid w:val="009A6A6F"/>
    <w:rsid w:val="009A735F"/>
    <w:rsid w:val="009B07DC"/>
    <w:rsid w:val="009B1B69"/>
    <w:rsid w:val="009B2B68"/>
    <w:rsid w:val="009B2B94"/>
    <w:rsid w:val="009B403B"/>
    <w:rsid w:val="009B4FD3"/>
    <w:rsid w:val="009B533B"/>
    <w:rsid w:val="009B7570"/>
    <w:rsid w:val="009B75E6"/>
    <w:rsid w:val="009C013D"/>
    <w:rsid w:val="009C1051"/>
    <w:rsid w:val="009C1676"/>
    <w:rsid w:val="009C16FB"/>
    <w:rsid w:val="009C1AE2"/>
    <w:rsid w:val="009C3373"/>
    <w:rsid w:val="009C37B1"/>
    <w:rsid w:val="009C3B95"/>
    <w:rsid w:val="009C3C80"/>
    <w:rsid w:val="009C4518"/>
    <w:rsid w:val="009C470D"/>
    <w:rsid w:val="009C4FAC"/>
    <w:rsid w:val="009C5A2E"/>
    <w:rsid w:val="009C638B"/>
    <w:rsid w:val="009D217F"/>
    <w:rsid w:val="009D2FBA"/>
    <w:rsid w:val="009D35B6"/>
    <w:rsid w:val="009D3626"/>
    <w:rsid w:val="009D37E1"/>
    <w:rsid w:val="009D3B66"/>
    <w:rsid w:val="009D68FB"/>
    <w:rsid w:val="009D6E7B"/>
    <w:rsid w:val="009D75BE"/>
    <w:rsid w:val="009E04B3"/>
    <w:rsid w:val="009E0855"/>
    <w:rsid w:val="009E0DFC"/>
    <w:rsid w:val="009E2894"/>
    <w:rsid w:val="009E2E95"/>
    <w:rsid w:val="009E442B"/>
    <w:rsid w:val="009E5252"/>
    <w:rsid w:val="009E5B74"/>
    <w:rsid w:val="009E6E9A"/>
    <w:rsid w:val="009E7259"/>
    <w:rsid w:val="009E7C14"/>
    <w:rsid w:val="009E7C96"/>
    <w:rsid w:val="009F094B"/>
    <w:rsid w:val="009F0A01"/>
    <w:rsid w:val="009F1652"/>
    <w:rsid w:val="009F3B2B"/>
    <w:rsid w:val="009F3C46"/>
    <w:rsid w:val="009F3CA2"/>
    <w:rsid w:val="009F419C"/>
    <w:rsid w:val="009F43E0"/>
    <w:rsid w:val="009F458C"/>
    <w:rsid w:val="009F488B"/>
    <w:rsid w:val="009F62D9"/>
    <w:rsid w:val="00A014F6"/>
    <w:rsid w:val="00A01D7B"/>
    <w:rsid w:val="00A04583"/>
    <w:rsid w:val="00A04D6C"/>
    <w:rsid w:val="00A05055"/>
    <w:rsid w:val="00A055A5"/>
    <w:rsid w:val="00A056CA"/>
    <w:rsid w:val="00A05E11"/>
    <w:rsid w:val="00A064D6"/>
    <w:rsid w:val="00A10700"/>
    <w:rsid w:val="00A116EB"/>
    <w:rsid w:val="00A12A7C"/>
    <w:rsid w:val="00A1330E"/>
    <w:rsid w:val="00A138DE"/>
    <w:rsid w:val="00A140F7"/>
    <w:rsid w:val="00A15328"/>
    <w:rsid w:val="00A2081F"/>
    <w:rsid w:val="00A215A8"/>
    <w:rsid w:val="00A22790"/>
    <w:rsid w:val="00A23838"/>
    <w:rsid w:val="00A23944"/>
    <w:rsid w:val="00A25DB9"/>
    <w:rsid w:val="00A25FA0"/>
    <w:rsid w:val="00A2678B"/>
    <w:rsid w:val="00A2784C"/>
    <w:rsid w:val="00A27F46"/>
    <w:rsid w:val="00A30494"/>
    <w:rsid w:val="00A31A05"/>
    <w:rsid w:val="00A31A3C"/>
    <w:rsid w:val="00A320C1"/>
    <w:rsid w:val="00A323FA"/>
    <w:rsid w:val="00A32E29"/>
    <w:rsid w:val="00A32E8A"/>
    <w:rsid w:val="00A330A5"/>
    <w:rsid w:val="00A33F37"/>
    <w:rsid w:val="00A34A91"/>
    <w:rsid w:val="00A35C5C"/>
    <w:rsid w:val="00A36AB7"/>
    <w:rsid w:val="00A374EB"/>
    <w:rsid w:val="00A402A1"/>
    <w:rsid w:val="00A4181C"/>
    <w:rsid w:val="00A4335F"/>
    <w:rsid w:val="00A4399D"/>
    <w:rsid w:val="00A44175"/>
    <w:rsid w:val="00A44369"/>
    <w:rsid w:val="00A45A85"/>
    <w:rsid w:val="00A46915"/>
    <w:rsid w:val="00A46934"/>
    <w:rsid w:val="00A475B0"/>
    <w:rsid w:val="00A50D22"/>
    <w:rsid w:val="00A512C3"/>
    <w:rsid w:val="00A5223C"/>
    <w:rsid w:val="00A528B0"/>
    <w:rsid w:val="00A54E22"/>
    <w:rsid w:val="00A55140"/>
    <w:rsid w:val="00A5533A"/>
    <w:rsid w:val="00A571FE"/>
    <w:rsid w:val="00A57DDC"/>
    <w:rsid w:val="00A60300"/>
    <w:rsid w:val="00A60395"/>
    <w:rsid w:val="00A61054"/>
    <w:rsid w:val="00A61836"/>
    <w:rsid w:val="00A6287E"/>
    <w:rsid w:val="00A62A89"/>
    <w:rsid w:val="00A64A3F"/>
    <w:rsid w:val="00A6710A"/>
    <w:rsid w:val="00A67354"/>
    <w:rsid w:val="00A711F0"/>
    <w:rsid w:val="00A71593"/>
    <w:rsid w:val="00A72644"/>
    <w:rsid w:val="00A72781"/>
    <w:rsid w:val="00A72858"/>
    <w:rsid w:val="00A72B79"/>
    <w:rsid w:val="00A73BD7"/>
    <w:rsid w:val="00A73F92"/>
    <w:rsid w:val="00A742C7"/>
    <w:rsid w:val="00A7453E"/>
    <w:rsid w:val="00A753C0"/>
    <w:rsid w:val="00A75510"/>
    <w:rsid w:val="00A77C2C"/>
    <w:rsid w:val="00A80062"/>
    <w:rsid w:val="00A8095B"/>
    <w:rsid w:val="00A82146"/>
    <w:rsid w:val="00A834E4"/>
    <w:rsid w:val="00A856EB"/>
    <w:rsid w:val="00A86B26"/>
    <w:rsid w:val="00A873AC"/>
    <w:rsid w:val="00A9022E"/>
    <w:rsid w:val="00A902D4"/>
    <w:rsid w:val="00A9408B"/>
    <w:rsid w:val="00A942BB"/>
    <w:rsid w:val="00A9464D"/>
    <w:rsid w:val="00A94974"/>
    <w:rsid w:val="00A94A52"/>
    <w:rsid w:val="00A9539C"/>
    <w:rsid w:val="00A95683"/>
    <w:rsid w:val="00A9641B"/>
    <w:rsid w:val="00A96E34"/>
    <w:rsid w:val="00A97FB3"/>
    <w:rsid w:val="00AA1165"/>
    <w:rsid w:val="00AA1480"/>
    <w:rsid w:val="00AA1E32"/>
    <w:rsid w:val="00AA2A10"/>
    <w:rsid w:val="00AA397F"/>
    <w:rsid w:val="00AA3F31"/>
    <w:rsid w:val="00AA4625"/>
    <w:rsid w:val="00AA5517"/>
    <w:rsid w:val="00AB1F1A"/>
    <w:rsid w:val="00AB31D7"/>
    <w:rsid w:val="00AB4AE5"/>
    <w:rsid w:val="00AB53E4"/>
    <w:rsid w:val="00AB5467"/>
    <w:rsid w:val="00AB6F88"/>
    <w:rsid w:val="00AC02CD"/>
    <w:rsid w:val="00AC2BEF"/>
    <w:rsid w:val="00AC2CCA"/>
    <w:rsid w:val="00AC2F08"/>
    <w:rsid w:val="00AC35B2"/>
    <w:rsid w:val="00AC4476"/>
    <w:rsid w:val="00AC4F34"/>
    <w:rsid w:val="00AC5E88"/>
    <w:rsid w:val="00AC6EC2"/>
    <w:rsid w:val="00AC749E"/>
    <w:rsid w:val="00AC74CF"/>
    <w:rsid w:val="00AD13C0"/>
    <w:rsid w:val="00AD1F3E"/>
    <w:rsid w:val="00AD2036"/>
    <w:rsid w:val="00AD22E3"/>
    <w:rsid w:val="00AD4106"/>
    <w:rsid w:val="00AD4439"/>
    <w:rsid w:val="00AD5393"/>
    <w:rsid w:val="00AD59E8"/>
    <w:rsid w:val="00AD76F2"/>
    <w:rsid w:val="00AD7D03"/>
    <w:rsid w:val="00AE067F"/>
    <w:rsid w:val="00AE1224"/>
    <w:rsid w:val="00AE12C5"/>
    <w:rsid w:val="00AE18A3"/>
    <w:rsid w:val="00AE1961"/>
    <w:rsid w:val="00AE2011"/>
    <w:rsid w:val="00AE3A4B"/>
    <w:rsid w:val="00AE3A63"/>
    <w:rsid w:val="00AE4755"/>
    <w:rsid w:val="00AE5416"/>
    <w:rsid w:val="00AE5435"/>
    <w:rsid w:val="00AE645C"/>
    <w:rsid w:val="00AE65BB"/>
    <w:rsid w:val="00AF2918"/>
    <w:rsid w:val="00AF2EFD"/>
    <w:rsid w:val="00AF3513"/>
    <w:rsid w:val="00AF3ABE"/>
    <w:rsid w:val="00AF495E"/>
    <w:rsid w:val="00AF4DA2"/>
    <w:rsid w:val="00AF4DB6"/>
    <w:rsid w:val="00AF6286"/>
    <w:rsid w:val="00AF6959"/>
    <w:rsid w:val="00AF7044"/>
    <w:rsid w:val="00AF7AC8"/>
    <w:rsid w:val="00B003A1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5CFD"/>
    <w:rsid w:val="00B06A70"/>
    <w:rsid w:val="00B06B41"/>
    <w:rsid w:val="00B06D0F"/>
    <w:rsid w:val="00B076BD"/>
    <w:rsid w:val="00B10A6E"/>
    <w:rsid w:val="00B11FEE"/>
    <w:rsid w:val="00B1218F"/>
    <w:rsid w:val="00B122CE"/>
    <w:rsid w:val="00B13262"/>
    <w:rsid w:val="00B14140"/>
    <w:rsid w:val="00B145CD"/>
    <w:rsid w:val="00B14791"/>
    <w:rsid w:val="00B14C20"/>
    <w:rsid w:val="00B14FA0"/>
    <w:rsid w:val="00B16238"/>
    <w:rsid w:val="00B200BD"/>
    <w:rsid w:val="00B21628"/>
    <w:rsid w:val="00B2260B"/>
    <w:rsid w:val="00B237B4"/>
    <w:rsid w:val="00B23D8B"/>
    <w:rsid w:val="00B23F81"/>
    <w:rsid w:val="00B23F8B"/>
    <w:rsid w:val="00B24204"/>
    <w:rsid w:val="00B24EB1"/>
    <w:rsid w:val="00B27724"/>
    <w:rsid w:val="00B27A88"/>
    <w:rsid w:val="00B301E3"/>
    <w:rsid w:val="00B30BC2"/>
    <w:rsid w:val="00B30C63"/>
    <w:rsid w:val="00B30F3D"/>
    <w:rsid w:val="00B315B3"/>
    <w:rsid w:val="00B31645"/>
    <w:rsid w:val="00B3244F"/>
    <w:rsid w:val="00B33E7E"/>
    <w:rsid w:val="00B34514"/>
    <w:rsid w:val="00B34550"/>
    <w:rsid w:val="00B34F46"/>
    <w:rsid w:val="00B35482"/>
    <w:rsid w:val="00B35ADD"/>
    <w:rsid w:val="00B3638C"/>
    <w:rsid w:val="00B371B8"/>
    <w:rsid w:val="00B3755C"/>
    <w:rsid w:val="00B37837"/>
    <w:rsid w:val="00B379BC"/>
    <w:rsid w:val="00B37F7E"/>
    <w:rsid w:val="00B401C4"/>
    <w:rsid w:val="00B412BE"/>
    <w:rsid w:val="00B42043"/>
    <w:rsid w:val="00B420B1"/>
    <w:rsid w:val="00B432A0"/>
    <w:rsid w:val="00B45473"/>
    <w:rsid w:val="00B455DD"/>
    <w:rsid w:val="00B457B8"/>
    <w:rsid w:val="00B465EB"/>
    <w:rsid w:val="00B4738B"/>
    <w:rsid w:val="00B476AF"/>
    <w:rsid w:val="00B507AD"/>
    <w:rsid w:val="00B50CBB"/>
    <w:rsid w:val="00B517F7"/>
    <w:rsid w:val="00B51B11"/>
    <w:rsid w:val="00B51EBF"/>
    <w:rsid w:val="00B52AFC"/>
    <w:rsid w:val="00B52EFE"/>
    <w:rsid w:val="00B530DC"/>
    <w:rsid w:val="00B54098"/>
    <w:rsid w:val="00B56016"/>
    <w:rsid w:val="00B56351"/>
    <w:rsid w:val="00B60331"/>
    <w:rsid w:val="00B60A8A"/>
    <w:rsid w:val="00B60D9F"/>
    <w:rsid w:val="00B60DCA"/>
    <w:rsid w:val="00B60DCC"/>
    <w:rsid w:val="00B617AC"/>
    <w:rsid w:val="00B629E1"/>
    <w:rsid w:val="00B6305A"/>
    <w:rsid w:val="00B6369D"/>
    <w:rsid w:val="00B63C73"/>
    <w:rsid w:val="00B642C5"/>
    <w:rsid w:val="00B666A3"/>
    <w:rsid w:val="00B66F3E"/>
    <w:rsid w:val="00B672B3"/>
    <w:rsid w:val="00B678DB"/>
    <w:rsid w:val="00B70D65"/>
    <w:rsid w:val="00B712C3"/>
    <w:rsid w:val="00B71895"/>
    <w:rsid w:val="00B729B1"/>
    <w:rsid w:val="00B7367C"/>
    <w:rsid w:val="00B759A6"/>
    <w:rsid w:val="00B769F5"/>
    <w:rsid w:val="00B76DB6"/>
    <w:rsid w:val="00B76EA0"/>
    <w:rsid w:val="00B770DE"/>
    <w:rsid w:val="00B77761"/>
    <w:rsid w:val="00B77DBF"/>
    <w:rsid w:val="00B80269"/>
    <w:rsid w:val="00B8044D"/>
    <w:rsid w:val="00B810DF"/>
    <w:rsid w:val="00B81D5D"/>
    <w:rsid w:val="00B81FBB"/>
    <w:rsid w:val="00B823AE"/>
    <w:rsid w:val="00B84851"/>
    <w:rsid w:val="00B85414"/>
    <w:rsid w:val="00B9020A"/>
    <w:rsid w:val="00B902B9"/>
    <w:rsid w:val="00B90708"/>
    <w:rsid w:val="00B90E27"/>
    <w:rsid w:val="00B910E0"/>
    <w:rsid w:val="00B92324"/>
    <w:rsid w:val="00B925E7"/>
    <w:rsid w:val="00B92C59"/>
    <w:rsid w:val="00B93BA2"/>
    <w:rsid w:val="00B95B21"/>
    <w:rsid w:val="00B95B23"/>
    <w:rsid w:val="00B95BFE"/>
    <w:rsid w:val="00B963DC"/>
    <w:rsid w:val="00B96C22"/>
    <w:rsid w:val="00B972D3"/>
    <w:rsid w:val="00BA0965"/>
    <w:rsid w:val="00BA0A4A"/>
    <w:rsid w:val="00BA1705"/>
    <w:rsid w:val="00BA2132"/>
    <w:rsid w:val="00BA3224"/>
    <w:rsid w:val="00BA456F"/>
    <w:rsid w:val="00BA5352"/>
    <w:rsid w:val="00BA659C"/>
    <w:rsid w:val="00BA7C4B"/>
    <w:rsid w:val="00BB1260"/>
    <w:rsid w:val="00BB3D87"/>
    <w:rsid w:val="00BB4389"/>
    <w:rsid w:val="00BB5F0B"/>
    <w:rsid w:val="00BB5F51"/>
    <w:rsid w:val="00BB61BE"/>
    <w:rsid w:val="00BC1491"/>
    <w:rsid w:val="00BC1712"/>
    <w:rsid w:val="00BC1F08"/>
    <w:rsid w:val="00BC22AB"/>
    <w:rsid w:val="00BC2797"/>
    <w:rsid w:val="00BC2F58"/>
    <w:rsid w:val="00BC4189"/>
    <w:rsid w:val="00BC4227"/>
    <w:rsid w:val="00BC4340"/>
    <w:rsid w:val="00BC54CD"/>
    <w:rsid w:val="00BC56F5"/>
    <w:rsid w:val="00BC615D"/>
    <w:rsid w:val="00BC6B76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5CA9"/>
    <w:rsid w:val="00BD75AC"/>
    <w:rsid w:val="00BD771F"/>
    <w:rsid w:val="00BD7FD7"/>
    <w:rsid w:val="00BE0315"/>
    <w:rsid w:val="00BE05F0"/>
    <w:rsid w:val="00BE091A"/>
    <w:rsid w:val="00BE1203"/>
    <w:rsid w:val="00BE1772"/>
    <w:rsid w:val="00BE1DEB"/>
    <w:rsid w:val="00BE2E39"/>
    <w:rsid w:val="00BF0A46"/>
    <w:rsid w:val="00BF0E8E"/>
    <w:rsid w:val="00BF1A7F"/>
    <w:rsid w:val="00BF2D8B"/>
    <w:rsid w:val="00BF36B4"/>
    <w:rsid w:val="00BF3E91"/>
    <w:rsid w:val="00BF561D"/>
    <w:rsid w:val="00BF5F9C"/>
    <w:rsid w:val="00BF70EF"/>
    <w:rsid w:val="00C00474"/>
    <w:rsid w:val="00C0089B"/>
    <w:rsid w:val="00C00F37"/>
    <w:rsid w:val="00C01B34"/>
    <w:rsid w:val="00C02A99"/>
    <w:rsid w:val="00C03AC4"/>
    <w:rsid w:val="00C03F51"/>
    <w:rsid w:val="00C04D8F"/>
    <w:rsid w:val="00C04F63"/>
    <w:rsid w:val="00C07220"/>
    <w:rsid w:val="00C10CC7"/>
    <w:rsid w:val="00C111ED"/>
    <w:rsid w:val="00C11DF8"/>
    <w:rsid w:val="00C12766"/>
    <w:rsid w:val="00C12FCC"/>
    <w:rsid w:val="00C13225"/>
    <w:rsid w:val="00C13376"/>
    <w:rsid w:val="00C13454"/>
    <w:rsid w:val="00C136A2"/>
    <w:rsid w:val="00C14C86"/>
    <w:rsid w:val="00C15313"/>
    <w:rsid w:val="00C15A5F"/>
    <w:rsid w:val="00C15E35"/>
    <w:rsid w:val="00C15E83"/>
    <w:rsid w:val="00C17007"/>
    <w:rsid w:val="00C17715"/>
    <w:rsid w:val="00C20919"/>
    <w:rsid w:val="00C229F8"/>
    <w:rsid w:val="00C2369A"/>
    <w:rsid w:val="00C24440"/>
    <w:rsid w:val="00C24537"/>
    <w:rsid w:val="00C25365"/>
    <w:rsid w:val="00C25B02"/>
    <w:rsid w:val="00C31152"/>
    <w:rsid w:val="00C316F6"/>
    <w:rsid w:val="00C322F1"/>
    <w:rsid w:val="00C33284"/>
    <w:rsid w:val="00C33654"/>
    <w:rsid w:val="00C33F76"/>
    <w:rsid w:val="00C34398"/>
    <w:rsid w:val="00C343E5"/>
    <w:rsid w:val="00C351A6"/>
    <w:rsid w:val="00C35A4C"/>
    <w:rsid w:val="00C35E0D"/>
    <w:rsid w:val="00C36350"/>
    <w:rsid w:val="00C36FC4"/>
    <w:rsid w:val="00C371FA"/>
    <w:rsid w:val="00C377A2"/>
    <w:rsid w:val="00C41E2F"/>
    <w:rsid w:val="00C42946"/>
    <w:rsid w:val="00C4441A"/>
    <w:rsid w:val="00C455A7"/>
    <w:rsid w:val="00C46F61"/>
    <w:rsid w:val="00C47598"/>
    <w:rsid w:val="00C47BB2"/>
    <w:rsid w:val="00C47BDA"/>
    <w:rsid w:val="00C47C56"/>
    <w:rsid w:val="00C47CC5"/>
    <w:rsid w:val="00C51A32"/>
    <w:rsid w:val="00C51C28"/>
    <w:rsid w:val="00C524FE"/>
    <w:rsid w:val="00C53456"/>
    <w:rsid w:val="00C53BAD"/>
    <w:rsid w:val="00C53E6D"/>
    <w:rsid w:val="00C55EA7"/>
    <w:rsid w:val="00C60C2D"/>
    <w:rsid w:val="00C61378"/>
    <w:rsid w:val="00C6162E"/>
    <w:rsid w:val="00C6189E"/>
    <w:rsid w:val="00C6290A"/>
    <w:rsid w:val="00C62E87"/>
    <w:rsid w:val="00C6494D"/>
    <w:rsid w:val="00C64FD5"/>
    <w:rsid w:val="00C65399"/>
    <w:rsid w:val="00C65917"/>
    <w:rsid w:val="00C70043"/>
    <w:rsid w:val="00C70CF1"/>
    <w:rsid w:val="00C71758"/>
    <w:rsid w:val="00C71B5B"/>
    <w:rsid w:val="00C7208D"/>
    <w:rsid w:val="00C721DE"/>
    <w:rsid w:val="00C73861"/>
    <w:rsid w:val="00C73A02"/>
    <w:rsid w:val="00C7432C"/>
    <w:rsid w:val="00C74395"/>
    <w:rsid w:val="00C7470B"/>
    <w:rsid w:val="00C754B0"/>
    <w:rsid w:val="00C75791"/>
    <w:rsid w:val="00C75F30"/>
    <w:rsid w:val="00C76304"/>
    <w:rsid w:val="00C763E6"/>
    <w:rsid w:val="00C76427"/>
    <w:rsid w:val="00C77F90"/>
    <w:rsid w:val="00C80554"/>
    <w:rsid w:val="00C81D05"/>
    <w:rsid w:val="00C82A8F"/>
    <w:rsid w:val="00C84955"/>
    <w:rsid w:val="00C84A39"/>
    <w:rsid w:val="00C85FED"/>
    <w:rsid w:val="00C86467"/>
    <w:rsid w:val="00C86F34"/>
    <w:rsid w:val="00C87199"/>
    <w:rsid w:val="00C91026"/>
    <w:rsid w:val="00C91096"/>
    <w:rsid w:val="00C9118A"/>
    <w:rsid w:val="00C912FD"/>
    <w:rsid w:val="00C95C72"/>
    <w:rsid w:val="00C95FE9"/>
    <w:rsid w:val="00C96B86"/>
    <w:rsid w:val="00C971F9"/>
    <w:rsid w:val="00C97DF7"/>
    <w:rsid w:val="00CA14C9"/>
    <w:rsid w:val="00CA1A6A"/>
    <w:rsid w:val="00CA21B1"/>
    <w:rsid w:val="00CA2352"/>
    <w:rsid w:val="00CA24FB"/>
    <w:rsid w:val="00CA27D6"/>
    <w:rsid w:val="00CA3CC7"/>
    <w:rsid w:val="00CA6108"/>
    <w:rsid w:val="00CA64D5"/>
    <w:rsid w:val="00CA6F8B"/>
    <w:rsid w:val="00CB1877"/>
    <w:rsid w:val="00CB2744"/>
    <w:rsid w:val="00CB3201"/>
    <w:rsid w:val="00CB3415"/>
    <w:rsid w:val="00CB4329"/>
    <w:rsid w:val="00CB6290"/>
    <w:rsid w:val="00CB6B65"/>
    <w:rsid w:val="00CB766B"/>
    <w:rsid w:val="00CC191C"/>
    <w:rsid w:val="00CC356D"/>
    <w:rsid w:val="00CC3FEB"/>
    <w:rsid w:val="00CC431A"/>
    <w:rsid w:val="00CC5120"/>
    <w:rsid w:val="00CC5E46"/>
    <w:rsid w:val="00CC6F87"/>
    <w:rsid w:val="00CC6FA6"/>
    <w:rsid w:val="00CC75EF"/>
    <w:rsid w:val="00CD0EF3"/>
    <w:rsid w:val="00CD109D"/>
    <w:rsid w:val="00CD1E9D"/>
    <w:rsid w:val="00CD2A07"/>
    <w:rsid w:val="00CD2D54"/>
    <w:rsid w:val="00CD2EF3"/>
    <w:rsid w:val="00CD4662"/>
    <w:rsid w:val="00CD5288"/>
    <w:rsid w:val="00CD66E6"/>
    <w:rsid w:val="00CD6ABB"/>
    <w:rsid w:val="00CD7E26"/>
    <w:rsid w:val="00CE1983"/>
    <w:rsid w:val="00CE2909"/>
    <w:rsid w:val="00CE417B"/>
    <w:rsid w:val="00CE53E5"/>
    <w:rsid w:val="00CE54E9"/>
    <w:rsid w:val="00CE5CF2"/>
    <w:rsid w:val="00CE71E9"/>
    <w:rsid w:val="00CF0885"/>
    <w:rsid w:val="00CF2172"/>
    <w:rsid w:val="00CF2261"/>
    <w:rsid w:val="00CF2572"/>
    <w:rsid w:val="00CF25A1"/>
    <w:rsid w:val="00CF2FFE"/>
    <w:rsid w:val="00CF3124"/>
    <w:rsid w:val="00CF461F"/>
    <w:rsid w:val="00CF5BC2"/>
    <w:rsid w:val="00CF6B77"/>
    <w:rsid w:val="00CF71E3"/>
    <w:rsid w:val="00CF7559"/>
    <w:rsid w:val="00D00A5D"/>
    <w:rsid w:val="00D00A87"/>
    <w:rsid w:val="00D01354"/>
    <w:rsid w:val="00D01910"/>
    <w:rsid w:val="00D02853"/>
    <w:rsid w:val="00D02F2F"/>
    <w:rsid w:val="00D03869"/>
    <w:rsid w:val="00D03CB9"/>
    <w:rsid w:val="00D05411"/>
    <w:rsid w:val="00D055F6"/>
    <w:rsid w:val="00D06476"/>
    <w:rsid w:val="00D06995"/>
    <w:rsid w:val="00D07EA9"/>
    <w:rsid w:val="00D103AA"/>
    <w:rsid w:val="00D10F31"/>
    <w:rsid w:val="00D12512"/>
    <w:rsid w:val="00D13087"/>
    <w:rsid w:val="00D15D6D"/>
    <w:rsid w:val="00D16FA0"/>
    <w:rsid w:val="00D17378"/>
    <w:rsid w:val="00D216B2"/>
    <w:rsid w:val="00D23BAF"/>
    <w:rsid w:val="00D26479"/>
    <w:rsid w:val="00D26DCE"/>
    <w:rsid w:val="00D27D7D"/>
    <w:rsid w:val="00D30306"/>
    <w:rsid w:val="00D319AD"/>
    <w:rsid w:val="00D31A64"/>
    <w:rsid w:val="00D3275F"/>
    <w:rsid w:val="00D327E9"/>
    <w:rsid w:val="00D32C17"/>
    <w:rsid w:val="00D33AA6"/>
    <w:rsid w:val="00D341F3"/>
    <w:rsid w:val="00D34548"/>
    <w:rsid w:val="00D348F7"/>
    <w:rsid w:val="00D34914"/>
    <w:rsid w:val="00D3498C"/>
    <w:rsid w:val="00D34E8D"/>
    <w:rsid w:val="00D35210"/>
    <w:rsid w:val="00D3633C"/>
    <w:rsid w:val="00D369DA"/>
    <w:rsid w:val="00D36AAF"/>
    <w:rsid w:val="00D36CA1"/>
    <w:rsid w:val="00D37A37"/>
    <w:rsid w:val="00D40359"/>
    <w:rsid w:val="00D4128C"/>
    <w:rsid w:val="00D42A9A"/>
    <w:rsid w:val="00D4411B"/>
    <w:rsid w:val="00D44EC6"/>
    <w:rsid w:val="00D45863"/>
    <w:rsid w:val="00D472F9"/>
    <w:rsid w:val="00D5130A"/>
    <w:rsid w:val="00D51533"/>
    <w:rsid w:val="00D51769"/>
    <w:rsid w:val="00D51CA0"/>
    <w:rsid w:val="00D522D8"/>
    <w:rsid w:val="00D5491C"/>
    <w:rsid w:val="00D54CAD"/>
    <w:rsid w:val="00D54CCF"/>
    <w:rsid w:val="00D554E8"/>
    <w:rsid w:val="00D556B1"/>
    <w:rsid w:val="00D55E12"/>
    <w:rsid w:val="00D5748E"/>
    <w:rsid w:val="00D612A9"/>
    <w:rsid w:val="00D61DED"/>
    <w:rsid w:val="00D62EA5"/>
    <w:rsid w:val="00D6411E"/>
    <w:rsid w:val="00D64482"/>
    <w:rsid w:val="00D66935"/>
    <w:rsid w:val="00D7234E"/>
    <w:rsid w:val="00D735D0"/>
    <w:rsid w:val="00D762DA"/>
    <w:rsid w:val="00D7688A"/>
    <w:rsid w:val="00D80021"/>
    <w:rsid w:val="00D816C9"/>
    <w:rsid w:val="00D82B76"/>
    <w:rsid w:val="00D84C22"/>
    <w:rsid w:val="00D858D9"/>
    <w:rsid w:val="00D8724C"/>
    <w:rsid w:val="00D87E37"/>
    <w:rsid w:val="00D911F3"/>
    <w:rsid w:val="00D92718"/>
    <w:rsid w:val="00D93004"/>
    <w:rsid w:val="00D93711"/>
    <w:rsid w:val="00D938C1"/>
    <w:rsid w:val="00D942C4"/>
    <w:rsid w:val="00D94724"/>
    <w:rsid w:val="00D95D30"/>
    <w:rsid w:val="00D96D2A"/>
    <w:rsid w:val="00DA0C8C"/>
    <w:rsid w:val="00DA2C76"/>
    <w:rsid w:val="00DA31A6"/>
    <w:rsid w:val="00DA4022"/>
    <w:rsid w:val="00DA466E"/>
    <w:rsid w:val="00DA47A8"/>
    <w:rsid w:val="00DA5ACB"/>
    <w:rsid w:val="00DA7ACE"/>
    <w:rsid w:val="00DA7D61"/>
    <w:rsid w:val="00DB0243"/>
    <w:rsid w:val="00DB0269"/>
    <w:rsid w:val="00DB1890"/>
    <w:rsid w:val="00DB3592"/>
    <w:rsid w:val="00DB3B32"/>
    <w:rsid w:val="00DB47E5"/>
    <w:rsid w:val="00DB4C93"/>
    <w:rsid w:val="00DB5421"/>
    <w:rsid w:val="00DB64F4"/>
    <w:rsid w:val="00DC041A"/>
    <w:rsid w:val="00DC1D43"/>
    <w:rsid w:val="00DC2894"/>
    <w:rsid w:val="00DC298F"/>
    <w:rsid w:val="00DC3F8A"/>
    <w:rsid w:val="00DC4A3B"/>
    <w:rsid w:val="00DC5102"/>
    <w:rsid w:val="00DC58DF"/>
    <w:rsid w:val="00DC6CA7"/>
    <w:rsid w:val="00DC795E"/>
    <w:rsid w:val="00DD02D3"/>
    <w:rsid w:val="00DD1537"/>
    <w:rsid w:val="00DD33C3"/>
    <w:rsid w:val="00DD3A14"/>
    <w:rsid w:val="00DD405F"/>
    <w:rsid w:val="00DD46E9"/>
    <w:rsid w:val="00DD56A3"/>
    <w:rsid w:val="00DD6D5A"/>
    <w:rsid w:val="00DD740A"/>
    <w:rsid w:val="00DD7F26"/>
    <w:rsid w:val="00DE0D00"/>
    <w:rsid w:val="00DE16CD"/>
    <w:rsid w:val="00DE47BC"/>
    <w:rsid w:val="00DE54DC"/>
    <w:rsid w:val="00DE5F77"/>
    <w:rsid w:val="00DE6492"/>
    <w:rsid w:val="00DE77FF"/>
    <w:rsid w:val="00DE7DE8"/>
    <w:rsid w:val="00DF1665"/>
    <w:rsid w:val="00DF280B"/>
    <w:rsid w:val="00DF28B7"/>
    <w:rsid w:val="00DF2D16"/>
    <w:rsid w:val="00DF3079"/>
    <w:rsid w:val="00DF3345"/>
    <w:rsid w:val="00DF3CF8"/>
    <w:rsid w:val="00DF57CC"/>
    <w:rsid w:val="00DF5F6C"/>
    <w:rsid w:val="00DF6290"/>
    <w:rsid w:val="00DF68C0"/>
    <w:rsid w:val="00DF7650"/>
    <w:rsid w:val="00DF7F5A"/>
    <w:rsid w:val="00E00332"/>
    <w:rsid w:val="00E00FFD"/>
    <w:rsid w:val="00E027B7"/>
    <w:rsid w:val="00E02A02"/>
    <w:rsid w:val="00E04590"/>
    <w:rsid w:val="00E04C02"/>
    <w:rsid w:val="00E053B2"/>
    <w:rsid w:val="00E0617A"/>
    <w:rsid w:val="00E064D3"/>
    <w:rsid w:val="00E06595"/>
    <w:rsid w:val="00E11ED2"/>
    <w:rsid w:val="00E12316"/>
    <w:rsid w:val="00E1277F"/>
    <w:rsid w:val="00E139D5"/>
    <w:rsid w:val="00E14CA5"/>
    <w:rsid w:val="00E15202"/>
    <w:rsid w:val="00E152DF"/>
    <w:rsid w:val="00E15505"/>
    <w:rsid w:val="00E22D1B"/>
    <w:rsid w:val="00E235F5"/>
    <w:rsid w:val="00E23783"/>
    <w:rsid w:val="00E23FFA"/>
    <w:rsid w:val="00E24748"/>
    <w:rsid w:val="00E256E5"/>
    <w:rsid w:val="00E25C3F"/>
    <w:rsid w:val="00E26411"/>
    <w:rsid w:val="00E264BC"/>
    <w:rsid w:val="00E27AE8"/>
    <w:rsid w:val="00E3008F"/>
    <w:rsid w:val="00E300FA"/>
    <w:rsid w:val="00E307B6"/>
    <w:rsid w:val="00E32E9C"/>
    <w:rsid w:val="00E34EBE"/>
    <w:rsid w:val="00E34F85"/>
    <w:rsid w:val="00E36919"/>
    <w:rsid w:val="00E40D03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4771E"/>
    <w:rsid w:val="00E514D8"/>
    <w:rsid w:val="00E528F9"/>
    <w:rsid w:val="00E53492"/>
    <w:rsid w:val="00E53522"/>
    <w:rsid w:val="00E549A3"/>
    <w:rsid w:val="00E54E17"/>
    <w:rsid w:val="00E55854"/>
    <w:rsid w:val="00E56707"/>
    <w:rsid w:val="00E57739"/>
    <w:rsid w:val="00E6132F"/>
    <w:rsid w:val="00E628A0"/>
    <w:rsid w:val="00E628AD"/>
    <w:rsid w:val="00E62908"/>
    <w:rsid w:val="00E63532"/>
    <w:rsid w:val="00E637D4"/>
    <w:rsid w:val="00E64339"/>
    <w:rsid w:val="00E66C09"/>
    <w:rsid w:val="00E677BD"/>
    <w:rsid w:val="00E7001E"/>
    <w:rsid w:val="00E708BC"/>
    <w:rsid w:val="00E70C44"/>
    <w:rsid w:val="00E71538"/>
    <w:rsid w:val="00E729A8"/>
    <w:rsid w:val="00E72B6E"/>
    <w:rsid w:val="00E74B6D"/>
    <w:rsid w:val="00E74E31"/>
    <w:rsid w:val="00E76B8A"/>
    <w:rsid w:val="00E76E30"/>
    <w:rsid w:val="00E775E3"/>
    <w:rsid w:val="00E8186F"/>
    <w:rsid w:val="00E84570"/>
    <w:rsid w:val="00E8487A"/>
    <w:rsid w:val="00E872A7"/>
    <w:rsid w:val="00E901AB"/>
    <w:rsid w:val="00E91BF4"/>
    <w:rsid w:val="00E9292A"/>
    <w:rsid w:val="00E937D0"/>
    <w:rsid w:val="00E967EA"/>
    <w:rsid w:val="00E97299"/>
    <w:rsid w:val="00E978B5"/>
    <w:rsid w:val="00EA19E9"/>
    <w:rsid w:val="00EA2443"/>
    <w:rsid w:val="00EA2FE0"/>
    <w:rsid w:val="00EA369D"/>
    <w:rsid w:val="00EA3B6D"/>
    <w:rsid w:val="00EA3EF5"/>
    <w:rsid w:val="00EA411E"/>
    <w:rsid w:val="00EA4C4D"/>
    <w:rsid w:val="00EA641F"/>
    <w:rsid w:val="00EA6A5A"/>
    <w:rsid w:val="00EA6F46"/>
    <w:rsid w:val="00EA714D"/>
    <w:rsid w:val="00EA7B5B"/>
    <w:rsid w:val="00EA7D9E"/>
    <w:rsid w:val="00EB06D3"/>
    <w:rsid w:val="00EB0A60"/>
    <w:rsid w:val="00EB19E0"/>
    <w:rsid w:val="00EB1C21"/>
    <w:rsid w:val="00EB249C"/>
    <w:rsid w:val="00EB3A57"/>
    <w:rsid w:val="00EB3B36"/>
    <w:rsid w:val="00EB5754"/>
    <w:rsid w:val="00EB5A80"/>
    <w:rsid w:val="00EB742D"/>
    <w:rsid w:val="00EB780D"/>
    <w:rsid w:val="00EB7FBE"/>
    <w:rsid w:val="00EC07DD"/>
    <w:rsid w:val="00EC0817"/>
    <w:rsid w:val="00EC093F"/>
    <w:rsid w:val="00EC0D7C"/>
    <w:rsid w:val="00EC11A8"/>
    <w:rsid w:val="00EC2913"/>
    <w:rsid w:val="00EC30A2"/>
    <w:rsid w:val="00EC3652"/>
    <w:rsid w:val="00EC3D03"/>
    <w:rsid w:val="00EC4795"/>
    <w:rsid w:val="00EC6701"/>
    <w:rsid w:val="00EC7F14"/>
    <w:rsid w:val="00ED154F"/>
    <w:rsid w:val="00ED3078"/>
    <w:rsid w:val="00ED3187"/>
    <w:rsid w:val="00ED3B24"/>
    <w:rsid w:val="00ED415E"/>
    <w:rsid w:val="00ED4969"/>
    <w:rsid w:val="00ED56D3"/>
    <w:rsid w:val="00ED78E4"/>
    <w:rsid w:val="00EE0A7D"/>
    <w:rsid w:val="00EE220A"/>
    <w:rsid w:val="00EE2448"/>
    <w:rsid w:val="00EE2853"/>
    <w:rsid w:val="00EE352A"/>
    <w:rsid w:val="00EE618F"/>
    <w:rsid w:val="00EF1297"/>
    <w:rsid w:val="00EF2B66"/>
    <w:rsid w:val="00EF39DD"/>
    <w:rsid w:val="00EF502F"/>
    <w:rsid w:val="00EF5D36"/>
    <w:rsid w:val="00EF66FC"/>
    <w:rsid w:val="00F0135B"/>
    <w:rsid w:val="00F02366"/>
    <w:rsid w:val="00F0281A"/>
    <w:rsid w:val="00F02E73"/>
    <w:rsid w:val="00F030C2"/>
    <w:rsid w:val="00F04E8B"/>
    <w:rsid w:val="00F10140"/>
    <w:rsid w:val="00F109C7"/>
    <w:rsid w:val="00F11BAF"/>
    <w:rsid w:val="00F11CE3"/>
    <w:rsid w:val="00F132DC"/>
    <w:rsid w:val="00F13A9A"/>
    <w:rsid w:val="00F13B27"/>
    <w:rsid w:val="00F15C07"/>
    <w:rsid w:val="00F15D7C"/>
    <w:rsid w:val="00F16559"/>
    <w:rsid w:val="00F16E77"/>
    <w:rsid w:val="00F16FDF"/>
    <w:rsid w:val="00F17DCE"/>
    <w:rsid w:val="00F218EC"/>
    <w:rsid w:val="00F22750"/>
    <w:rsid w:val="00F230F1"/>
    <w:rsid w:val="00F23CA1"/>
    <w:rsid w:val="00F2401A"/>
    <w:rsid w:val="00F257BB"/>
    <w:rsid w:val="00F2646F"/>
    <w:rsid w:val="00F26E33"/>
    <w:rsid w:val="00F27E65"/>
    <w:rsid w:val="00F30EE7"/>
    <w:rsid w:val="00F318BA"/>
    <w:rsid w:val="00F31908"/>
    <w:rsid w:val="00F31DEA"/>
    <w:rsid w:val="00F328CB"/>
    <w:rsid w:val="00F338D8"/>
    <w:rsid w:val="00F33B08"/>
    <w:rsid w:val="00F356D2"/>
    <w:rsid w:val="00F36A95"/>
    <w:rsid w:val="00F36F01"/>
    <w:rsid w:val="00F37349"/>
    <w:rsid w:val="00F405C9"/>
    <w:rsid w:val="00F40A19"/>
    <w:rsid w:val="00F40C29"/>
    <w:rsid w:val="00F414CD"/>
    <w:rsid w:val="00F414F8"/>
    <w:rsid w:val="00F42F55"/>
    <w:rsid w:val="00F43DC6"/>
    <w:rsid w:val="00F4427D"/>
    <w:rsid w:val="00F44FA1"/>
    <w:rsid w:val="00F45418"/>
    <w:rsid w:val="00F47626"/>
    <w:rsid w:val="00F47CAB"/>
    <w:rsid w:val="00F50275"/>
    <w:rsid w:val="00F505C7"/>
    <w:rsid w:val="00F51366"/>
    <w:rsid w:val="00F51D7E"/>
    <w:rsid w:val="00F534AD"/>
    <w:rsid w:val="00F53C9E"/>
    <w:rsid w:val="00F54824"/>
    <w:rsid w:val="00F54D09"/>
    <w:rsid w:val="00F5649E"/>
    <w:rsid w:val="00F566F6"/>
    <w:rsid w:val="00F56CE1"/>
    <w:rsid w:val="00F57375"/>
    <w:rsid w:val="00F578A8"/>
    <w:rsid w:val="00F6003E"/>
    <w:rsid w:val="00F60839"/>
    <w:rsid w:val="00F60851"/>
    <w:rsid w:val="00F61300"/>
    <w:rsid w:val="00F61DD5"/>
    <w:rsid w:val="00F62AE5"/>
    <w:rsid w:val="00F62BB1"/>
    <w:rsid w:val="00F62D01"/>
    <w:rsid w:val="00F62EE5"/>
    <w:rsid w:val="00F65F89"/>
    <w:rsid w:val="00F66610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60E5"/>
    <w:rsid w:val="00F77814"/>
    <w:rsid w:val="00F803B0"/>
    <w:rsid w:val="00F80409"/>
    <w:rsid w:val="00F80E14"/>
    <w:rsid w:val="00F80E25"/>
    <w:rsid w:val="00F81524"/>
    <w:rsid w:val="00F83362"/>
    <w:rsid w:val="00F84EEE"/>
    <w:rsid w:val="00F8600C"/>
    <w:rsid w:val="00F863C1"/>
    <w:rsid w:val="00F869B7"/>
    <w:rsid w:val="00F86E68"/>
    <w:rsid w:val="00F86EF5"/>
    <w:rsid w:val="00F9005C"/>
    <w:rsid w:val="00F904AE"/>
    <w:rsid w:val="00F90826"/>
    <w:rsid w:val="00F91CBA"/>
    <w:rsid w:val="00F91DF2"/>
    <w:rsid w:val="00F92513"/>
    <w:rsid w:val="00F93AEB"/>
    <w:rsid w:val="00F9432E"/>
    <w:rsid w:val="00F9506A"/>
    <w:rsid w:val="00F95B03"/>
    <w:rsid w:val="00F96026"/>
    <w:rsid w:val="00F96316"/>
    <w:rsid w:val="00F96B57"/>
    <w:rsid w:val="00F97CE1"/>
    <w:rsid w:val="00FA0966"/>
    <w:rsid w:val="00FA1D6A"/>
    <w:rsid w:val="00FA1DB3"/>
    <w:rsid w:val="00FA3281"/>
    <w:rsid w:val="00FA5FDE"/>
    <w:rsid w:val="00FA6905"/>
    <w:rsid w:val="00FA6FEC"/>
    <w:rsid w:val="00FA7A01"/>
    <w:rsid w:val="00FB03E9"/>
    <w:rsid w:val="00FB067D"/>
    <w:rsid w:val="00FB231E"/>
    <w:rsid w:val="00FB2F2E"/>
    <w:rsid w:val="00FB37C3"/>
    <w:rsid w:val="00FB4456"/>
    <w:rsid w:val="00FB4D43"/>
    <w:rsid w:val="00FB4E40"/>
    <w:rsid w:val="00FB5485"/>
    <w:rsid w:val="00FB5D74"/>
    <w:rsid w:val="00FB6981"/>
    <w:rsid w:val="00FB6ECE"/>
    <w:rsid w:val="00FB7076"/>
    <w:rsid w:val="00FB70CC"/>
    <w:rsid w:val="00FC0936"/>
    <w:rsid w:val="00FC21CD"/>
    <w:rsid w:val="00FC3598"/>
    <w:rsid w:val="00FC3A0E"/>
    <w:rsid w:val="00FC3B9D"/>
    <w:rsid w:val="00FC3FE0"/>
    <w:rsid w:val="00FC4607"/>
    <w:rsid w:val="00FC5013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2B60"/>
    <w:rsid w:val="00FD546E"/>
    <w:rsid w:val="00FD7077"/>
    <w:rsid w:val="00FE153D"/>
    <w:rsid w:val="00FE2989"/>
    <w:rsid w:val="00FE4F02"/>
    <w:rsid w:val="00FE54F0"/>
    <w:rsid w:val="00FE5BBC"/>
    <w:rsid w:val="00FE5D0B"/>
    <w:rsid w:val="00FE6629"/>
    <w:rsid w:val="00FE6638"/>
    <w:rsid w:val="00FE6676"/>
    <w:rsid w:val="00FE752C"/>
    <w:rsid w:val="00FE7AEB"/>
    <w:rsid w:val="00FF2031"/>
    <w:rsid w:val="00FF2B42"/>
    <w:rsid w:val="00FF454E"/>
    <w:rsid w:val="00FF4718"/>
    <w:rsid w:val="00FF4DCD"/>
    <w:rsid w:val="00FF507F"/>
    <w:rsid w:val="00FF509A"/>
    <w:rsid w:val="00FF56DE"/>
    <w:rsid w:val="00FF649E"/>
    <w:rsid w:val="00FF6FE3"/>
    <w:rsid w:val="258F9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193322"/>
  <w15:chartTrackingRefBased/>
  <w15:docId w15:val="{E03C52BE-1EF8-4709-8696-F5B52CC9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spacing w:before="480"/>
      <w:outlineLvl w:val="0"/>
    </w:pPr>
    <w:rPr>
      <w:rFonts w:ascii="Calibri" w:hAnsi="Calibri" w:cs="Times New Roman"/>
      <w:b/>
      <w:bCs/>
      <w:color w:val="365F91"/>
      <w:sz w:val="28"/>
      <w:szCs w:val="28"/>
      <w:lang w:val="x-none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hAnsi="Calibri" w:cs="Times New Roman"/>
      <w:i/>
      <w:iCs/>
      <w:color w:val="365F91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rFonts w:ascii="Ecofont_Spranq_eco_Sans" w:hAnsi="Ecofont_Spranq_eco_Sans"/>
      <w:lang w:eastAsia="en-US"/>
    </w:rPr>
  </w:style>
  <w:style w:type="character" w:customStyle="1" w:styleId="citao2Char">
    <w:name w:val="citação 2 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rFonts w:cs="Times New Roman"/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Times New Roman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0"/>
      </w:numPr>
      <w:tabs>
        <w:tab w:val="left" w:pos="567"/>
      </w:tabs>
      <w:spacing w:before="240"/>
      <w:jc w:val="both"/>
    </w:pPr>
    <w:rPr>
      <w:rFonts w:ascii="Ecofont_Spranq_eco_Sans" w:hAnsi="Ecofont_Spranq_eco_Sans"/>
      <w:color w:val="000000"/>
      <w:spacing w:val="5"/>
      <w:kern w:val="28"/>
      <w:sz w:val="52"/>
      <w:szCs w:val="52"/>
      <w:lang w:eastAsia="x-none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="Calibri" w:hAnsi="Calibri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TtuloChar">
    <w:name w:val="Título Char"/>
    <w:link w:val="Ttulo"/>
    <w:rsid w:val="007F77AD"/>
    <w:rPr>
      <w:rFonts w:ascii="Calibri" w:eastAsia="Times New Roman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F77AD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character" w:customStyle="1" w:styleId="Ttulo1Char">
    <w:name w:val="Título 1 Char"/>
    <w:link w:val="Ttulo1"/>
    <w:rsid w:val="007F77AD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rsid w:val="00E967EA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405763"/>
    <w:pPr>
      <w:spacing w:before="100" w:beforeAutospacing="1" w:after="100" w:afterAutospacing="1"/>
    </w:pPr>
    <w:rPr>
      <w:rFonts w:ascii="Times New Roman" w:hAnsi="Times New Roman" w:cs="Times New Roman"/>
      <w:lang w:val="x-none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/>
      <w:bCs w:val="0"/>
      <w:color w:val="000000"/>
    </w:rPr>
  </w:style>
  <w:style w:type="character" w:customStyle="1" w:styleId="Nivel1Char">
    <w:name w:val="Nivel1 Char"/>
    <w:link w:val="Nivel10"/>
    <w:rsid w:val="001B6423"/>
    <w:rPr>
      <w:rFonts w:ascii="Arial" w:eastAsia="Times New Roman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cs="Ecofont_Spranq_eco_Sans"/>
    </w:rPr>
  </w:style>
  <w:style w:type="paragraph" w:customStyle="1" w:styleId="Nivel2">
    <w:name w:val="Nivel 2"/>
    <w:link w:val="Nivel2Char"/>
    <w:qFormat/>
    <w:rsid w:val="003629E4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rFonts w:cs="Times New Roman"/>
      <w:color w:val="auto"/>
      <w:lang w:val="x-none" w:eastAsia="x-none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link w:val="Nivel4"/>
    <w:rsid w:val="003629E4"/>
    <w:rPr>
      <w:rFonts w:ascii="Ecofont_Spranq_eco_Sans" w:eastAsia="Arial Unicode MS" w:hAnsi="Ecofont_Spranq_eco_Sans"/>
      <w:lang w:val="x-none" w:eastAsia="x-none"/>
    </w:rPr>
  </w:style>
  <w:style w:type="paragraph" w:customStyle="1" w:styleId="textbody">
    <w:name w:val="textbody"/>
    <w:basedOn w:val="Normal"/>
    <w:rsid w:val="00D87E3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115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GradeColorida-nfase1Char">
    <w:name w:val="Grade Colorida - Ênfase 1 Char"/>
    <w:link w:val="GradeColorida-nfase11"/>
    <w:uiPriority w:val="29"/>
    <w:rsid w:val="00C3115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numbering" w:customStyle="1" w:styleId="Semlista1">
    <w:name w:val="Sem lista1"/>
    <w:next w:val="Semlista"/>
    <w:uiPriority w:val="99"/>
    <w:semiHidden/>
    <w:unhideWhenUsed/>
    <w:rsid w:val="003C3B3B"/>
  </w:style>
  <w:style w:type="table" w:customStyle="1" w:styleId="NormalTable0">
    <w:name w:val="Normal Table0"/>
    <w:uiPriority w:val="2"/>
    <w:semiHidden/>
    <w:unhideWhenUsed/>
    <w:qFormat/>
    <w:rsid w:val="003C3B3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3B3B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pt-PT" w:eastAsia="en-US"/>
    </w:rPr>
  </w:style>
  <w:style w:type="paragraph" w:customStyle="1" w:styleId="Ttulo21">
    <w:name w:val="Título 21"/>
    <w:basedOn w:val="Normal"/>
    <w:next w:val="Normal"/>
    <w:rsid w:val="006D5690"/>
    <w:pPr>
      <w:keepNext/>
      <w:suppressAutoHyphens/>
      <w:autoSpaceDN w:val="0"/>
      <w:jc w:val="both"/>
      <w:textAlignment w:val="baseline"/>
      <w:outlineLvl w:val="1"/>
    </w:pPr>
    <w:rPr>
      <w:rFonts w:ascii="Arial" w:hAnsi="Arial" w:cs="Times New Roman"/>
      <w:b/>
      <w:kern w:val="3"/>
      <w:sz w:val="22"/>
      <w:szCs w:val="20"/>
    </w:rPr>
  </w:style>
  <w:style w:type="table" w:customStyle="1" w:styleId="Tabelacomgrade1">
    <w:name w:val="Tabela com grade1"/>
    <w:basedOn w:val="Tabelanormal"/>
    <w:next w:val="Tabelacomgrade"/>
    <w:locked/>
    <w:rsid w:val="00C01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link w:val="Nivel3"/>
    <w:rsid w:val="00151FC7"/>
    <w:rPr>
      <w:rFonts w:ascii="Ecofont_Spranq_eco_Sans" w:eastAsia="Arial Unicode MS" w:hAnsi="Ecofont_Spranq_eco_Sans" w:cs="Arial"/>
      <w:color w:val="000000"/>
    </w:rPr>
  </w:style>
  <w:style w:type="character" w:customStyle="1" w:styleId="Nivel2Char">
    <w:name w:val="Nivel 2 Char"/>
    <w:link w:val="Nivel2"/>
    <w:locked/>
    <w:rsid w:val="00056331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link w:val="PargrafodaLista"/>
    <w:uiPriority w:val="34"/>
    <w:rsid w:val="00056331"/>
    <w:rPr>
      <w:rFonts w:ascii="Ecofont_Spranq_eco_Sans" w:hAnsi="Ecofont_Spranq_eco_Sans" w:cs="Tahoma"/>
      <w:sz w:val="24"/>
      <w:szCs w:val="24"/>
    </w:rPr>
  </w:style>
  <w:style w:type="paragraph" w:customStyle="1" w:styleId="ou">
    <w:name w:val="ou"/>
    <w:basedOn w:val="PargrafodaLista"/>
    <w:link w:val="ouChar"/>
    <w:qFormat/>
    <w:rsid w:val="00056331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056331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056331"/>
    <w:pPr>
      <w:numPr>
        <w:numId w:val="2"/>
      </w:numPr>
      <w:ind w:left="0" w:firstLine="0"/>
    </w:pPr>
    <w:rPr>
      <w:rFonts w:ascii="Arial" w:eastAsia="MS Mincho" w:hAnsi="Arial" w:cs="Arial"/>
      <w:i/>
      <w:iCs/>
      <w:color w:val="FF0000"/>
    </w:rPr>
  </w:style>
  <w:style w:type="character" w:customStyle="1" w:styleId="Nvel2-RedChar">
    <w:name w:val="Nível 2 -Red Char"/>
    <w:link w:val="Nvel2-Red"/>
    <w:rsid w:val="00056331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056331"/>
    <w:pPr>
      <w:numPr>
        <w:numId w:val="0"/>
      </w:numPr>
      <w:ind w:left="357"/>
      <w:outlineLvl w:val="1"/>
    </w:pPr>
    <w:rPr>
      <w:rFonts w:ascii="Arial" w:eastAsia="MS Gothic" w:hAnsi="Arial" w:cs="Arial"/>
      <w:color w:val="FF0000"/>
      <w:spacing w:val="0"/>
      <w:kern w:val="0"/>
      <w:sz w:val="20"/>
      <w:szCs w:val="20"/>
      <w:lang w:val="pt-BR" w:eastAsia="pt-BR"/>
    </w:rPr>
  </w:style>
  <w:style w:type="character" w:customStyle="1" w:styleId="Nvel1-SemNumChar">
    <w:name w:val="Nível 1-Sem Num Char"/>
    <w:link w:val="Nvel1-SemNum"/>
    <w:rsid w:val="00056331"/>
    <w:rPr>
      <w:rFonts w:ascii="Arial" w:eastAsia="MS Gothic" w:hAnsi="Arial" w:cs="Arial"/>
      <w:b/>
      <w:bCs/>
      <w:color w:val="FF0000"/>
    </w:rPr>
  </w:style>
  <w:style w:type="paragraph" w:customStyle="1" w:styleId="Default">
    <w:name w:val="Default"/>
    <w:rsid w:val="001A1B5F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Normal1">
    <w:name w:val="Normal1"/>
    <w:rsid w:val="00550F65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F65"/>
    <w:rPr>
      <w:rFonts w:ascii="Arial" w:eastAsia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F65"/>
    <w:rPr>
      <w:rFonts w:ascii="Arial" w:eastAsia="Arial" w:hAnsi="Arial" w:cs="Arial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0F65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81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9F11-7560-4945-8813-E98A053AE8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5EB98-BA1D-4E8C-92A6-49AA5EE8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34</TotalTime>
  <Pages>1</Pages>
  <Words>85</Words>
  <Characters>530</Characters>
  <Application>Microsoft Office Word</Application>
  <DocSecurity>0</DocSecurity>
  <Lines>4</Lines>
  <Paragraphs>1</Paragraphs>
  <ScaleCrop>false</ScaleCrop>
  <Company>AGU</Company>
  <LinksUpToDate>false</LinksUpToDate>
  <CharactersWithSpaces>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cp:lastModifiedBy>Rodolfo Villar</cp:lastModifiedBy>
  <cp:revision>60</cp:revision>
  <cp:lastPrinted>2024-08-19T11:29:00Z</cp:lastPrinted>
  <dcterms:created xsi:type="dcterms:W3CDTF">2024-08-07T20:49:00Z</dcterms:created>
  <dcterms:modified xsi:type="dcterms:W3CDTF">2024-11-04T23:19:00Z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